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8F8110" w:rsidR="001E41F3" w:rsidRDefault="001E41F3">
      <w:pPr>
        <w:pStyle w:val="CRCoverPage"/>
        <w:tabs>
          <w:tab w:val="right" w:pos="9639"/>
        </w:tabs>
        <w:spacing w:after="0"/>
        <w:rPr>
          <w:b/>
          <w:i/>
          <w:noProof/>
          <w:sz w:val="28"/>
        </w:rPr>
      </w:pPr>
      <w:r>
        <w:rPr>
          <w:b/>
          <w:noProof/>
          <w:sz w:val="24"/>
        </w:rPr>
        <w:t>3GPP TSG-</w:t>
      </w:r>
      <w:r w:rsidR="00C12E41">
        <w:fldChar w:fldCharType="begin"/>
      </w:r>
      <w:r w:rsidR="00C12E41">
        <w:instrText xml:space="preserve"> DOCPROPERTY  TSG/WGRef  \* MERGEFORMAT </w:instrText>
      </w:r>
      <w:r w:rsidR="00C12E41">
        <w:fldChar w:fldCharType="separate"/>
      </w:r>
      <w:r w:rsidR="00E309FE">
        <w:rPr>
          <w:b/>
          <w:noProof/>
          <w:sz w:val="24"/>
        </w:rPr>
        <w:t>RAN5</w:t>
      </w:r>
      <w:r w:rsidR="00C12E41">
        <w:rPr>
          <w:b/>
          <w:noProof/>
          <w:sz w:val="24"/>
        </w:rPr>
        <w:fldChar w:fldCharType="end"/>
      </w:r>
      <w:r w:rsidR="00C66BA2">
        <w:rPr>
          <w:b/>
          <w:noProof/>
          <w:sz w:val="24"/>
        </w:rPr>
        <w:t xml:space="preserve"> </w:t>
      </w:r>
      <w:r>
        <w:rPr>
          <w:b/>
          <w:noProof/>
          <w:sz w:val="24"/>
        </w:rPr>
        <w:t>Meeting #</w:t>
      </w:r>
      <w:r w:rsidR="00C12E41">
        <w:fldChar w:fldCharType="begin"/>
      </w:r>
      <w:r w:rsidR="00C12E41">
        <w:instrText xml:space="preserve"> DOCPROPERTY  MtgSeq  \* MERGEFORMAT </w:instrText>
      </w:r>
      <w:r w:rsidR="00C12E41">
        <w:fldChar w:fldCharType="separate"/>
      </w:r>
      <w:r w:rsidR="00E309FE">
        <w:rPr>
          <w:b/>
          <w:noProof/>
          <w:sz w:val="24"/>
        </w:rPr>
        <w:t>9</w:t>
      </w:r>
      <w:r w:rsidR="007A00F5">
        <w:rPr>
          <w:b/>
          <w:noProof/>
          <w:sz w:val="24"/>
        </w:rPr>
        <w:t>9</w:t>
      </w:r>
      <w:r w:rsidR="00C12E41">
        <w:rPr>
          <w:b/>
          <w:noProof/>
          <w:sz w:val="24"/>
        </w:rPr>
        <w:fldChar w:fldCharType="end"/>
      </w:r>
      <w:r>
        <w:rPr>
          <w:b/>
          <w:i/>
          <w:noProof/>
          <w:sz w:val="28"/>
        </w:rPr>
        <w:tab/>
      </w:r>
      <w:r w:rsidR="00C12E41">
        <w:fldChar w:fldCharType="begin"/>
      </w:r>
      <w:r w:rsidR="00C12E41">
        <w:instrText xml:space="preserve"> DOCPROPERTY  Tdoc#  \* MERGEFORMAT </w:instrText>
      </w:r>
      <w:r w:rsidR="00C12E41">
        <w:fldChar w:fldCharType="separate"/>
      </w:r>
      <w:r w:rsidR="005C3C90" w:rsidRPr="005C3C90">
        <w:rPr>
          <w:b/>
          <w:i/>
          <w:noProof/>
          <w:sz w:val="28"/>
        </w:rPr>
        <w:t>R5-233337</w:t>
      </w:r>
      <w:r w:rsidR="00C12E41">
        <w:rPr>
          <w:b/>
          <w:i/>
          <w:noProof/>
          <w:sz w:val="28"/>
        </w:rPr>
        <w:fldChar w:fldCharType="end"/>
      </w:r>
    </w:p>
    <w:p w14:paraId="3CDFDF68" w14:textId="18164642" w:rsidR="008B1AD7" w:rsidRDefault="00C12E41" w:rsidP="008B1AD7">
      <w:pPr>
        <w:pStyle w:val="CRCoverPage"/>
        <w:outlineLvl w:val="0"/>
        <w:rPr>
          <w:b/>
          <w:noProof/>
          <w:sz w:val="24"/>
        </w:rPr>
      </w:pPr>
      <w:r>
        <w:fldChar w:fldCharType="begin"/>
      </w:r>
      <w:r>
        <w:instrText xml:space="preserve"> DOCPROPERTY  Location  \* MERGEFORMAT </w:instrText>
      </w:r>
      <w:r>
        <w:fldChar w:fldCharType="separate"/>
      </w:r>
      <w:r w:rsidR="00CA7122" w:rsidRPr="00CA7122">
        <w:rPr>
          <w:b/>
          <w:noProof/>
          <w:sz w:val="24"/>
        </w:rPr>
        <w:t>Incheon, South Korea</w:t>
      </w:r>
      <w:r>
        <w:rPr>
          <w:b/>
          <w:noProof/>
          <w:sz w:val="24"/>
        </w:rPr>
        <w:fldChar w:fldCharType="end"/>
      </w:r>
      <w:r w:rsidR="008B1AD7">
        <w:rPr>
          <w:b/>
          <w:noProof/>
          <w:sz w:val="24"/>
        </w:rPr>
        <w:t xml:space="preserve">, </w:t>
      </w:r>
      <w:r>
        <w:fldChar w:fldCharType="begin"/>
      </w:r>
      <w:r>
        <w:instrText xml:space="preserve"> DOCPROPERTY  StartDate  \* MERGEFORMAT </w:instrText>
      </w:r>
      <w:r>
        <w:fldChar w:fldCharType="separate"/>
      </w:r>
      <w:r w:rsidR="00AD58A9">
        <w:rPr>
          <w:b/>
          <w:noProof/>
          <w:sz w:val="24"/>
        </w:rPr>
        <w:t>2</w:t>
      </w:r>
      <w:r w:rsidR="005A1638">
        <w:rPr>
          <w:b/>
          <w:noProof/>
          <w:sz w:val="24"/>
        </w:rPr>
        <w:t>2nd</w:t>
      </w:r>
      <w:r w:rsidR="00A24C23" w:rsidRPr="00A24C23">
        <w:rPr>
          <w:b/>
          <w:noProof/>
          <w:sz w:val="24"/>
        </w:rPr>
        <w:t xml:space="preserve"> – </w:t>
      </w:r>
      <w:r w:rsidR="005A1638">
        <w:rPr>
          <w:b/>
          <w:noProof/>
          <w:sz w:val="24"/>
        </w:rPr>
        <w:t>26th</w:t>
      </w:r>
      <w:r w:rsidR="00A24C23" w:rsidRPr="00A24C23">
        <w:rPr>
          <w:b/>
          <w:noProof/>
          <w:sz w:val="24"/>
        </w:rPr>
        <w:t xml:space="preserve"> </w:t>
      </w:r>
      <w:r w:rsidR="00626ABD">
        <w:rPr>
          <w:b/>
          <w:noProof/>
          <w:sz w:val="24"/>
        </w:rPr>
        <w:t>Ma</w:t>
      </w:r>
      <w:r w:rsidR="005A1638">
        <w:rPr>
          <w:b/>
          <w:noProof/>
          <w:sz w:val="24"/>
        </w:rPr>
        <w:t>y</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A368A" w:rsidRPr="005934AD" w14:paraId="3999489E" w14:textId="77777777" w:rsidTr="00547111">
        <w:tc>
          <w:tcPr>
            <w:tcW w:w="142" w:type="dxa"/>
            <w:tcBorders>
              <w:left w:val="single" w:sz="4" w:space="0" w:color="auto"/>
            </w:tcBorders>
          </w:tcPr>
          <w:p w14:paraId="4DDA7F40" w14:textId="77777777" w:rsidR="00DA368A" w:rsidRPr="00922846" w:rsidRDefault="00DA368A" w:rsidP="00DA368A">
            <w:pPr>
              <w:pStyle w:val="CRCoverPage"/>
              <w:spacing w:after="0"/>
              <w:jc w:val="right"/>
              <w:rPr>
                <w:noProof/>
              </w:rPr>
            </w:pPr>
          </w:p>
        </w:tc>
        <w:tc>
          <w:tcPr>
            <w:tcW w:w="1559" w:type="dxa"/>
            <w:shd w:val="pct30" w:color="FFFF00" w:fill="auto"/>
          </w:tcPr>
          <w:p w14:paraId="52508B66" w14:textId="62F1607F" w:rsidR="00DA368A" w:rsidRPr="00397EAB" w:rsidRDefault="00C12E41" w:rsidP="00DA368A">
            <w:pPr>
              <w:pStyle w:val="CRCoverPage"/>
              <w:spacing w:after="0"/>
              <w:jc w:val="right"/>
              <w:rPr>
                <w:b/>
                <w:noProof/>
                <w:sz w:val="28"/>
              </w:rPr>
            </w:pPr>
            <w:r>
              <w:fldChar w:fldCharType="begin"/>
            </w:r>
            <w:r>
              <w:instrText xml:space="preserve"> DOCPROPERTY  Spec#  \* MERGEFORMAT </w:instrText>
            </w:r>
            <w:r>
              <w:fldChar w:fldCharType="separate"/>
            </w:r>
            <w:r w:rsidR="00DA368A" w:rsidRPr="00397EAB">
              <w:rPr>
                <w:b/>
                <w:noProof/>
                <w:sz w:val="28"/>
              </w:rPr>
              <w:t>3</w:t>
            </w:r>
            <w:r w:rsidR="004E530F" w:rsidRPr="00397EAB">
              <w:rPr>
                <w:b/>
                <w:noProof/>
                <w:sz w:val="28"/>
              </w:rPr>
              <w:t>8</w:t>
            </w:r>
            <w:r w:rsidR="00DA368A" w:rsidRPr="00397EAB">
              <w:rPr>
                <w:b/>
                <w:noProof/>
                <w:sz w:val="28"/>
              </w:rPr>
              <w:t>.</w:t>
            </w:r>
            <w:r w:rsidR="004E530F" w:rsidRPr="00397EAB">
              <w:rPr>
                <w:b/>
                <w:noProof/>
                <w:sz w:val="28"/>
              </w:rPr>
              <w:t>523</w:t>
            </w:r>
            <w:r w:rsidR="00DA368A" w:rsidRPr="00397EAB">
              <w:rPr>
                <w:b/>
                <w:noProof/>
                <w:sz w:val="28"/>
              </w:rPr>
              <w:t>-</w:t>
            </w:r>
            <w:r w:rsidR="004E530F" w:rsidRPr="00397EAB">
              <w:rPr>
                <w:b/>
                <w:noProof/>
                <w:sz w:val="28"/>
              </w:rPr>
              <w:t>1</w:t>
            </w:r>
            <w:r>
              <w:rPr>
                <w:b/>
                <w:noProof/>
                <w:sz w:val="28"/>
              </w:rPr>
              <w:fldChar w:fldCharType="end"/>
            </w:r>
          </w:p>
        </w:tc>
        <w:tc>
          <w:tcPr>
            <w:tcW w:w="709" w:type="dxa"/>
          </w:tcPr>
          <w:p w14:paraId="77009707" w14:textId="77777777" w:rsidR="00DA368A" w:rsidRPr="00397EAB" w:rsidRDefault="00DA368A" w:rsidP="00DA368A">
            <w:pPr>
              <w:pStyle w:val="CRCoverPage"/>
              <w:spacing w:after="0"/>
              <w:jc w:val="center"/>
              <w:rPr>
                <w:noProof/>
              </w:rPr>
            </w:pPr>
            <w:r w:rsidRPr="00397EAB">
              <w:rPr>
                <w:b/>
                <w:noProof/>
                <w:sz w:val="28"/>
              </w:rPr>
              <w:t>CR</w:t>
            </w:r>
          </w:p>
        </w:tc>
        <w:tc>
          <w:tcPr>
            <w:tcW w:w="1276" w:type="dxa"/>
            <w:shd w:val="pct30" w:color="FFFF00" w:fill="auto"/>
          </w:tcPr>
          <w:p w14:paraId="6CAED29D" w14:textId="05FDFA50" w:rsidR="00DA368A" w:rsidRPr="00397EAB" w:rsidRDefault="00397EAB" w:rsidP="00DA368A">
            <w:pPr>
              <w:pStyle w:val="CRCoverPage"/>
              <w:spacing w:after="0"/>
              <w:rPr>
                <w:noProof/>
              </w:rPr>
            </w:pPr>
            <w:r w:rsidRPr="00397EAB">
              <w:rPr>
                <w:b/>
                <w:noProof/>
                <w:sz w:val="28"/>
              </w:rPr>
              <w:t>3815</w:t>
            </w:r>
          </w:p>
        </w:tc>
        <w:tc>
          <w:tcPr>
            <w:tcW w:w="709" w:type="dxa"/>
          </w:tcPr>
          <w:p w14:paraId="09D2C09B" w14:textId="77777777" w:rsidR="00DA368A" w:rsidRPr="00397EAB" w:rsidRDefault="00DA368A" w:rsidP="00DA368A">
            <w:pPr>
              <w:pStyle w:val="CRCoverPage"/>
              <w:tabs>
                <w:tab w:val="right" w:pos="625"/>
              </w:tabs>
              <w:spacing w:after="0"/>
              <w:jc w:val="center"/>
              <w:rPr>
                <w:noProof/>
              </w:rPr>
            </w:pPr>
            <w:r w:rsidRPr="00397EAB">
              <w:rPr>
                <w:b/>
                <w:bCs/>
                <w:noProof/>
                <w:sz w:val="28"/>
              </w:rPr>
              <w:t>rev</w:t>
            </w:r>
          </w:p>
        </w:tc>
        <w:tc>
          <w:tcPr>
            <w:tcW w:w="992" w:type="dxa"/>
            <w:shd w:val="pct30" w:color="FFFF00" w:fill="auto"/>
          </w:tcPr>
          <w:p w14:paraId="7533BF9D" w14:textId="12235F9D" w:rsidR="00DA368A" w:rsidRPr="005934AD" w:rsidRDefault="005C3C90" w:rsidP="00DA368A">
            <w:pPr>
              <w:pStyle w:val="CRCoverPage"/>
              <w:spacing w:after="0"/>
              <w:jc w:val="center"/>
              <w:rPr>
                <w:b/>
                <w:noProof/>
                <w:sz w:val="28"/>
              </w:rPr>
            </w:pPr>
            <w:r>
              <w:rPr>
                <w:b/>
                <w:noProof/>
                <w:sz w:val="28"/>
              </w:rPr>
              <w:t>1</w:t>
            </w:r>
          </w:p>
        </w:tc>
        <w:tc>
          <w:tcPr>
            <w:tcW w:w="2410" w:type="dxa"/>
          </w:tcPr>
          <w:p w14:paraId="5D4AEAE9" w14:textId="77777777" w:rsidR="00DA368A" w:rsidRPr="005934AD" w:rsidRDefault="00DA368A" w:rsidP="00DA368A">
            <w:pPr>
              <w:pStyle w:val="CRCoverPage"/>
              <w:tabs>
                <w:tab w:val="right" w:pos="1825"/>
              </w:tabs>
              <w:spacing w:after="0"/>
              <w:jc w:val="center"/>
              <w:rPr>
                <w:noProof/>
              </w:rPr>
            </w:pPr>
            <w:r w:rsidRPr="005934AD">
              <w:rPr>
                <w:b/>
                <w:noProof/>
                <w:sz w:val="28"/>
                <w:szCs w:val="28"/>
              </w:rPr>
              <w:t>Current version:</w:t>
            </w:r>
          </w:p>
        </w:tc>
        <w:tc>
          <w:tcPr>
            <w:tcW w:w="1701" w:type="dxa"/>
            <w:shd w:val="pct30" w:color="FFFF00" w:fill="auto"/>
          </w:tcPr>
          <w:p w14:paraId="1E22D6AC" w14:textId="1E18F95D" w:rsidR="00DA368A" w:rsidRPr="005934AD" w:rsidRDefault="00C12E41" w:rsidP="00DA368A">
            <w:pPr>
              <w:pStyle w:val="CRCoverPage"/>
              <w:spacing w:after="0"/>
              <w:jc w:val="center"/>
              <w:rPr>
                <w:noProof/>
                <w:sz w:val="28"/>
              </w:rPr>
            </w:pPr>
            <w:r>
              <w:fldChar w:fldCharType="begin"/>
            </w:r>
            <w:r>
              <w:instrText xml:space="preserve"> DOCPROPERTY  Version  \* MERGEFORMAT </w:instrText>
            </w:r>
            <w:r>
              <w:fldChar w:fldCharType="separate"/>
            </w:r>
            <w:r w:rsidR="00AD7CC3" w:rsidRPr="005934AD">
              <w:rPr>
                <w:b/>
                <w:noProof/>
                <w:sz w:val="28"/>
              </w:rPr>
              <w:t>1</w:t>
            </w:r>
            <w:r w:rsidR="0074683B">
              <w:rPr>
                <w:b/>
                <w:noProof/>
                <w:sz w:val="28"/>
              </w:rPr>
              <w:t>7</w:t>
            </w:r>
            <w:r w:rsidR="00AD7CC3" w:rsidRPr="005934AD">
              <w:rPr>
                <w:b/>
                <w:noProof/>
                <w:sz w:val="28"/>
              </w:rPr>
              <w:t>.</w:t>
            </w:r>
            <w:r w:rsidR="0074683B">
              <w:rPr>
                <w:b/>
                <w:noProof/>
                <w:sz w:val="28"/>
              </w:rPr>
              <w:t>2</w:t>
            </w:r>
            <w:r w:rsidR="00AD7CC3" w:rsidRPr="005934AD">
              <w:rPr>
                <w:b/>
                <w:noProof/>
                <w:sz w:val="28"/>
              </w:rPr>
              <w:t>.</w:t>
            </w:r>
            <w:r w:rsidR="0074683B">
              <w:rPr>
                <w:b/>
                <w:noProof/>
                <w:sz w:val="28"/>
              </w:rPr>
              <w:t>0</w:t>
            </w:r>
            <w:r>
              <w:rPr>
                <w:b/>
                <w:noProof/>
                <w:sz w:val="28"/>
              </w:rPr>
              <w:fldChar w:fldCharType="end"/>
            </w:r>
          </w:p>
        </w:tc>
        <w:tc>
          <w:tcPr>
            <w:tcW w:w="143" w:type="dxa"/>
            <w:tcBorders>
              <w:right w:val="single" w:sz="4" w:space="0" w:color="auto"/>
            </w:tcBorders>
          </w:tcPr>
          <w:p w14:paraId="399238C9" w14:textId="77777777" w:rsidR="00DA368A" w:rsidRPr="005934AD" w:rsidRDefault="00DA368A" w:rsidP="00DA368A">
            <w:pPr>
              <w:pStyle w:val="CRCoverPage"/>
              <w:spacing w:after="0"/>
              <w:rPr>
                <w:noProof/>
              </w:rPr>
            </w:pPr>
          </w:p>
        </w:tc>
      </w:tr>
      <w:tr w:rsidR="001E41F3" w:rsidRPr="005934AD" w14:paraId="7DC9F5A2" w14:textId="77777777" w:rsidTr="00547111">
        <w:tc>
          <w:tcPr>
            <w:tcW w:w="9641" w:type="dxa"/>
            <w:gridSpan w:val="9"/>
            <w:tcBorders>
              <w:left w:val="single" w:sz="4" w:space="0" w:color="auto"/>
              <w:right w:val="single" w:sz="4" w:space="0" w:color="auto"/>
            </w:tcBorders>
          </w:tcPr>
          <w:p w14:paraId="4883A7D2" w14:textId="77777777" w:rsidR="001E41F3" w:rsidRPr="005934AD" w:rsidRDefault="001E41F3">
            <w:pPr>
              <w:pStyle w:val="CRCoverPage"/>
              <w:spacing w:after="0"/>
              <w:rPr>
                <w:noProof/>
              </w:rPr>
            </w:pPr>
          </w:p>
        </w:tc>
      </w:tr>
      <w:tr w:rsidR="001E41F3" w:rsidRPr="005934AD" w14:paraId="266B4BDF" w14:textId="77777777" w:rsidTr="00547111">
        <w:tc>
          <w:tcPr>
            <w:tcW w:w="9641" w:type="dxa"/>
            <w:gridSpan w:val="9"/>
            <w:tcBorders>
              <w:top w:val="single" w:sz="4" w:space="0" w:color="auto"/>
            </w:tcBorders>
          </w:tcPr>
          <w:p w14:paraId="47E13998" w14:textId="77777777" w:rsidR="001E41F3" w:rsidRPr="005934AD" w:rsidRDefault="001E41F3">
            <w:pPr>
              <w:pStyle w:val="CRCoverPage"/>
              <w:spacing w:after="0"/>
              <w:jc w:val="center"/>
              <w:rPr>
                <w:rFonts w:cs="Arial"/>
                <w:i/>
                <w:noProof/>
              </w:rPr>
            </w:pPr>
            <w:r w:rsidRPr="005934AD">
              <w:rPr>
                <w:rFonts w:cs="Arial"/>
                <w:i/>
                <w:noProof/>
              </w:rPr>
              <w:t xml:space="preserve">For </w:t>
            </w:r>
            <w:hyperlink r:id="rId9" w:anchor="_blank" w:history="1">
              <w:r w:rsidRPr="005934AD">
                <w:rPr>
                  <w:rStyle w:val="Hyperlink"/>
                  <w:rFonts w:cs="Arial"/>
                  <w:b/>
                  <w:i/>
                  <w:noProof/>
                  <w:color w:val="FF0000"/>
                </w:rPr>
                <w:t>HE</w:t>
              </w:r>
              <w:bookmarkStart w:id="0" w:name="_Hlt497126619"/>
              <w:r w:rsidRPr="005934AD">
                <w:rPr>
                  <w:rStyle w:val="Hyperlink"/>
                  <w:rFonts w:cs="Arial"/>
                  <w:b/>
                  <w:i/>
                  <w:noProof/>
                  <w:color w:val="FF0000"/>
                </w:rPr>
                <w:t>L</w:t>
              </w:r>
              <w:bookmarkEnd w:id="0"/>
              <w:r w:rsidRPr="005934AD">
                <w:rPr>
                  <w:rStyle w:val="Hyperlink"/>
                  <w:rFonts w:cs="Arial"/>
                  <w:b/>
                  <w:i/>
                  <w:noProof/>
                  <w:color w:val="FF0000"/>
                </w:rPr>
                <w:t>P</w:t>
              </w:r>
            </w:hyperlink>
            <w:r w:rsidRPr="005934AD">
              <w:rPr>
                <w:rFonts w:cs="Arial"/>
                <w:b/>
                <w:i/>
                <w:noProof/>
                <w:color w:val="FF0000"/>
              </w:rPr>
              <w:t xml:space="preserve"> </w:t>
            </w:r>
            <w:r w:rsidRPr="005934AD">
              <w:rPr>
                <w:rFonts w:cs="Arial"/>
                <w:i/>
                <w:noProof/>
              </w:rPr>
              <w:t>on using this form</w:t>
            </w:r>
            <w:r w:rsidR="0051580D" w:rsidRPr="005934AD">
              <w:rPr>
                <w:rFonts w:cs="Arial"/>
                <w:i/>
                <w:noProof/>
              </w:rPr>
              <w:t>: c</w:t>
            </w:r>
            <w:r w:rsidR="00F25D98" w:rsidRPr="005934AD">
              <w:rPr>
                <w:rFonts w:cs="Arial"/>
                <w:i/>
                <w:noProof/>
              </w:rPr>
              <w:t xml:space="preserve">omprehensive instructions can be found at </w:t>
            </w:r>
            <w:r w:rsidR="001B7A65" w:rsidRPr="005934AD">
              <w:rPr>
                <w:rFonts w:cs="Arial"/>
                <w:i/>
                <w:noProof/>
              </w:rPr>
              <w:br/>
            </w:r>
            <w:hyperlink r:id="rId10" w:history="1">
              <w:r w:rsidR="00DE34CF" w:rsidRPr="005934AD">
                <w:rPr>
                  <w:rStyle w:val="Hyperlink"/>
                  <w:rFonts w:cs="Arial"/>
                  <w:i/>
                  <w:noProof/>
                </w:rPr>
                <w:t>http://www.3gpp.org/Change-Requests</w:t>
              </w:r>
            </w:hyperlink>
            <w:r w:rsidR="00F25D98" w:rsidRPr="005934AD">
              <w:rPr>
                <w:rFonts w:cs="Arial"/>
                <w:i/>
                <w:noProof/>
              </w:rPr>
              <w:t>.</w:t>
            </w:r>
          </w:p>
        </w:tc>
      </w:tr>
      <w:tr w:rsidR="001E41F3" w:rsidRPr="005934AD" w14:paraId="296CF086" w14:textId="77777777" w:rsidTr="00547111">
        <w:tc>
          <w:tcPr>
            <w:tcW w:w="9641" w:type="dxa"/>
            <w:gridSpan w:val="9"/>
          </w:tcPr>
          <w:p w14:paraId="7D4A60B5" w14:textId="77777777" w:rsidR="001E41F3" w:rsidRPr="005934AD" w:rsidRDefault="001E41F3">
            <w:pPr>
              <w:pStyle w:val="CRCoverPage"/>
              <w:spacing w:after="0"/>
              <w:rPr>
                <w:noProof/>
                <w:sz w:val="8"/>
                <w:szCs w:val="8"/>
              </w:rPr>
            </w:pPr>
          </w:p>
        </w:tc>
      </w:tr>
    </w:tbl>
    <w:p w14:paraId="53540664" w14:textId="77777777" w:rsidR="001E41F3" w:rsidRPr="005934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934AD" w14:paraId="0EE45D52" w14:textId="77777777" w:rsidTr="00A7671C">
        <w:tc>
          <w:tcPr>
            <w:tcW w:w="2835" w:type="dxa"/>
          </w:tcPr>
          <w:p w14:paraId="59860FA1" w14:textId="77777777" w:rsidR="00F25D98" w:rsidRPr="005934AD" w:rsidRDefault="00F25D98" w:rsidP="001E41F3">
            <w:pPr>
              <w:pStyle w:val="CRCoverPage"/>
              <w:tabs>
                <w:tab w:val="right" w:pos="2751"/>
              </w:tabs>
              <w:spacing w:after="0"/>
              <w:rPr>
                <w:b/>
                <w:i/>
                <w:noProof/>
              </w:rPr>
            </w:pPr>
            <w:r w:rsidRPr="005934AD">
              <w:rPr>
                <w:b/>
                <w:i/>
                <w:noProof/>
              </w:rPr>
              <w:t>Proposed change</w:t>
            </w:r>
            <w:r w:rsidR="00A7671C" w:rsidRPr="005934AD">
              <w:rPr>
                <w:b/>
                <w:i/>
                <w:noProof/>
              </w:rPr>
              <w:t xml:space="preserve"> </w:t>
            </w:r>
            <w:r w:rsidRPr="005934AD">
              <w:rPr>
                <w:b/>
                <w:i/>
                <w:noProof/>
              </w:rPr>
              <w:t>affects:</w:t>
            </w:r>
          </w:p>
        </w:tc>
        <w:tc>
          <w:tcPr>
            <w:tcW w:w="1418" w:type="dxa"/>
          </w:tcPr>
          <w:p w14:paraId="07128383" w14:textId="77777777" w:rsidR="00F25D98" w:rsidRPr="005934AD" w:rsidRDefault="00F25D98" w:rsidP="001E41F3">
            <w:pPr>
              <w:pStyle w:val="CRCoverPage"/>
              <w:spacing w:after="0"/>
              <w:jc w:val="right"/>
              <w:rPr>
                <w:noProof/>
              </w:rPr>
            </w:pPr>
            <w:r w:rsidRPr="005934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934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934AD" w:rsidRDefault="00F25D98" w:rsidP="001E41F3">
            <w:pPr>
              <w:pStyle w:val="CRCoverPage"/>
              <w:spacing w:after="0"/>
              <w:jc w:val="right"/>
              <w:rPr>
                <w:noProof/>
                <w:u w:val="single"/>
              </w:rPr>
            </w:pPr>
            <w:r w:rsidRPr="005934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934AD" w:rsidRDefault="00F25D98" w:rsidP="001E41F3">
            <w:pPr>
              <w:pStyle w:val="CRCoverPage"/>
              <w:spacing w:after="0"/>
              <w:jc w:val="center"/>
              <w:rPr>
                <w:b/>
                <w:caps/>
                <w:noProof/>
              </w:rPr>
            </w:pPr>
          </w:p>
        </w:tc>
        <w:tc>
          <w:tcPr>
            <w:tcW w:w="2126" w:type="dxa"/>
          </w:tcPr>
          <w:p w14:paraId="2ED8415F" w14:textId="77777777" w:rsidR="00F25D98" w:rsidRPr="005934AD" w:rsidRDefault="00F25D98" w:rsidP="001E41F3">
            <w:pPr>
              <w:pStyle w:val="CRCoverPage"/>
              <w:spacing w:after="0"/>
              <w:jc w:val="right"/>
              <w:rPr>
                <w:noProof/>
                <w:u w:val="single"/>
              </w:rPr>
            </w:pPr>
            <w:r w:rsidRPr="005934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934AD" w:rsidRDefault="00F25D98" w:rsidP="001E41F3">
            <w:pPr>
              <w:pStyle w:val="CRCoverPage"/>
              <w:spacing w:after="0"/>
              <w:jc w:val="center"/>
              <w:rPr>
                <w:b/>
                <w:caps/>
                <w:noProof/>
              </w:rPr>
            </w:pPr>
          </w:p>
        </w:tc>
        <w:tc>
          <w:tcPr>
            <w:tcW w:w="1418" w:type="dxa"/>
            <w:tcBorders>
              <w:left w:val="nil"/>
            </w:tcBorders>
          </w:tcPr>
          <w:p w14:paraId="6562735E" w14:textId="77777777" w:rsidR="00F25D98" w:rsidRPr="005934AD" w:rsidRDefault="00F25D98" w:rsidP="001E41F3">
            <w:pPr>
              <w:pStyle w:val="CRCoverPage"/>
              <w:spacing w:after="0"/>
              <w:jc w:val="right"/>
              <w:rPr>
                <w:noProof/>
              </w:rPr>
            </w:pPr>
            <w:r w:rsidRPr="005934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934AD" w:rsidRDefault="00F25D98" w:rsidP="001E41F3">
            <w:pPr>
              <w:pStyle w:val="CRCoverPage"/>
              <w:spacing w:after="0"/>
              <w:jc w:val="center"/>
              <w:rPr>
                <w:b/>
                <w:bCs/>
                <w:caps/>
                <w:noProof/>
              </w:rPr>
            </w:pPr>
          </w:p>
        </w:tc>
      </w:tr>
    </w:tbl>
    <w:p w14:paraId="69DCC391" w14:textId="77777777" w:rsidR="001E41F3" w:rsidRPr="005934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934AD" w14:paraId="31618834" w14:textId="77777777" w:rsidTr="00547111">
        <w:tc>
          <w:tcPr>
            <w:tcW w:w="9640" w:type="dxa"/>
            <w:gridSpan w:val="11"/>
          </w:tcPr>
          <w:p w14:paraId="55477508" w14:textId="77777777" w:rsidR="001E41F3" w:rsidRPr="005934AD" w:rsidRDefault="001E41F3">
            <w:pPr>
              <w:pStyle w:val="CRCoverPage"/>
              <w:spacing w:after="0"/>
              <w:rPr>
                <w:noProof/>
                <w:sz w:val="8"/>
                <w:szCs w:val="8"/>
              </w:rPr>
            </w:pPr>
          </w:p>
        </w:tc>
      </w:tr>
      <w:tr w:rsidR="00A2524B" w:rsidRPr="005934AD" w14:paraId="58300953" w14:textId="77777777" w:rsidTr="00547111">
        <w:tc>
          <w:tcPr>
            <w:tcW w:w="1843" w:type="dxa"/>
            <w:tcBorders>
              <w:top w:val="single" w:sz="4" w:space="0" w:color="auto"/>
              <w:left w:val="single" w:sz="4" w:space="0" w:color="auto"/>
            </w:tcBorders>
          </w:tcPr>
          <w:p w14:paraId="05B2F3A2" w14:textId="77777777" w:rsidR="00A2524B" w:rsidRPr="005934AD" w:rsidRDefault="00A2524B" w:rsidP="00A2524B">
            <w:pPr>
              <w:pStyle w:val="CRCoverPage"/>
              <w:tabs>
                <w:tab w:val="right" w:pos="1759"/>
              </w:tabs>
              <w:spacing w:after="0"/>
              <w:rPr>
                <w:b/>
                <w:i/>
                <w:noProof/>
              </w:rPr>
            </w:pPr>
            <w:r w:rsidRPr="005934AD">
              <w:rPr>
                <w:b/>
                <w:i/>
                <w:noProof/>
              </w:rPr>
              <w:t>Title:</w:t>
            </w:r>
            <w:r w:rsidRPr="005934AD">
              <w:rPr>
                <w:b/>
                <w:i/>
                <w:noProof/>
              </w:rPr>
              <w:tab/>
            </w:r>
          </w:p>
        </w:tc>
        <w:tc>
          <w:tcPr>
            <w:tcW w:w="7797" w:type="dxa"/>
            <w:gridSpan w:val="10"/>
            <w:tcBorders>
              <w:top w:val="single" w:sz="4" w:space="0" w:color="auto"/>
              <w:right w:val="single" w:sz="4" w:space="0" w:color="auto"/>
            </w:tcBorders>
            <w:shd w:val="pct30" w:color="FFFF00" w:fill="auto"/>
          </w:tcPr>
          <w:p w14:paraId="3D393EEE" w14:textId="1649254E" w:rsidR="00A2524B" w:rsidRPr="005934AD" w:rsidRDefault="00C12E41" w:rsidP="00A2524B">
            <w:pPr>
              <w:pStyle w:val="CRCoverPage"/>
              <w:spacing w:after="0"/>
              <w:ind w:left="100"/>
              <w:rPr>
                <w:noProof/>
              </w:rPr>
            </w:pPr>
            <w:r>
              <w:fldChar w:fldCharType="begin"/>
            </w:r>
            <w:r>
              <w:instrText xml:space="preserve"> DOCPROPERTY  CrTitle  \* MERGEFORMAT </w:instrText>
            </w:r>
            <w:r>
              <w:fldChar w:fldCharType="separate"/>
            </w:r>
            <w:r w:rsidR="00A2524B" w:rsidRPr="008B51CA">
              <w:t xml:space="preserve">Update </w:t>
            </w:r>
            <w:r w:rsidR="00A2524B">
              <w:t xml:space="preserve">to </w:t>
            </w:r>
            <w:r w:rsidR="00A2524B" w:rsidRPr="008B51CA">
              <w:t xml:space="preserve">test case </w:t>
            </w:r>
            <w:r w:rsidR="0062653C" w:rsidRPr="0062653C">
              <w:t>8.2.2.8.</w:t>
            </w:r>
            <w:r w:rsidR="00680292">
              <w:t>2</w:t>
            </w:r>
            <w:r>
              <w:fldChar w:fldCharType="end"/>
            </w:r>
          </w:p>
        </w:tc>
      </w:tr>
      <w:tr w:rsidR="001E41F3" w:rsidRPr="005934AD" w14:paraId="05C08479" w14:textId="77777777" w:rsidTr="00547111">
        <w:tc>
          <w:tcPr>
            <w:tcW w:w="1843" w:type="dxa"/>
            <w:tcBorders>
              <w:left w:val="single" w:sz="4" w:space="0" w:color="auto"/>
            </w:tcBorders>
          </w:tcPr>
          <w:p w14:paraId="45E29F53" w14:textId="77777777" w:rsidR="001E41F3" w:rsidRPr="005934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934AD" w:rsidRDefault="001E41F3">
            <w:pPr>
              <w:pStyle w:val="CRCoverPage"/>
              <w:spacing w:after="0"/>
              <w:rPr>
                <w:noProof/>
                <w:sz w:val="8"/>
                <w:szCs w:val="8"/>
              </w:rPr>
            </w:pPr>
          </w:p>
        </w:tc>
      </w:tr>
      <w:tr w:rsidR="001E41F3" w:rsidRPr="005934AD" w14:paraId="46D5D7C2" w14:textId="77777777" w:rsidTr="00547111">
        <w:tc>
          <w:tcPr>
            <w:tcW w:w="1843" w:type="dxa"/>
            <w:tcBorders>
              <w:left w:val="single" w:sz="4" w:space="0" w:color="auto"/>
            </w:tcBorders>
          </w:tcPr>
          <w:p w14:paraId="45A6C2C4" w14:textId="77777777" w:rsidR="001E41F3" w:rsidRPr="005934AD" w:rsidRDefault="001E41F3">
            <w:pPr>
              <w:pStyle w:val="CRCoverPage"/>
              <w:tabs>
                <w:tab w:val="right" w:pos="1759"/>
              </w:tabs>
              <w:spacing w:after="0"/>
              <w:rPr>
                <w:b/>
                <w:i/>
                <w:noProof/>
              </w:rPr>
            </w:pPr>
            <w:r w:rsidRPr="005934AD">
              <w:rPr>
                <w:b/>
                <w:i/>
                <w:noProof/>
              </w:rPr>
              <w:t>Source to WG:</w:t>
            </w:r>
          </w:p>
        </w:tc>
        <w:tc>
          <w:tcPr>
            <w:tcW w:w="7797" w:type="dxa"/>
            <w:gridSpan w:val="10"/>
            <w:tcBorders>
              <w:right w:val="single" w:sz="4" w:space="0" w:color="auto"/>
            </w:tcBorders>
            <w:shd w:val="pct30" w:color="FFFF00" w:fill="auto"/>
          </w:tcPr>
          <w:p w14:paraId="298AA482" w14:textId="65CF380D" w:rsidR="001E41F3" w:rsidRPr="005934AD" w:rsidRDefault="00C12E41">
            <w:pPr>
              <w:pStyle w:val="CRCoverPage"/>
              <w:spacing w:after="0"/>
              <w:ind w:left="100"/>
              <w:rPr>
                <w:noProof/>
              </w:rPr>
            </w:pPr>
            <w:r>
              <w:fldChar w:fldCharType="begin"/>
            </w:r>
            <w:r>
              <w:instrText xml:space="preserve"> DOCPROPERTY  SourceIfWg  \* MERGEFORMAT </w:instrText>
            </w:r>
            <w:r>
              <w:fldChar w:fldCharType="separate"/>
            </w:r>
            <w:r w:rsidR="00E309FE" w:rsidRPr="005934AD">
              <w:rPr>
                <w:noProof/>
              </w:rPr>
              <w:t>Ericsson</w:t>
            </w:r>
            <w:r>
              <w:rPr>
                <w:noProof/>
              </w:rPr>
              <w:fldChar w:fldCharType="end"/>
            </w:r>
          </w:p>
        </w:tc>
      </w:tr>
      <w:tr w:rsidR="001E41F3" w:rsidRPr="005934AD" w14:paraId="4196B218" w14:textId="77777777" w:rsidTr="00547111">
        <w:tc>
          <w:tcPr>
            <w:tcW w:w="1843" w:type="dxa"/>
            <w:tcBorders>
              <w:left w:val="single" w:sz="4" w:space="0" w:color="auto"/>
            </w:tcBorders>
          </w:tcPr>
          <w:p w14:paraId="14C300BA" w14:textId="77777777" w:rsidR="001E41F3" w:rsidRPr="005934AD" w:rsidRDefault="001E41F3">
            <w:pPr>
              <w:pStyle w:val="CRCoverPage"/>
              <w:tabs>
                <w:tab w:val="right" w:pos="1759"/>
              </w:tabs>
              <w:spacing w:after="0"/>
              <w:rPr>
                <w:b/>
                <w:i/>
                <w:noProof/>
              </w:rPr>
            </w:pPr>
            <w:r w:rsidRPr="005934AD">
              <w:rPr>
                <w:b/>
                <w:i/>
                <w:noProof/>
              </w:rPr>
              <w:t>Source to TSG:</w:t>
            </w:r>
          </w:p>
        </w:tc>
        <w:tc>
          <w:tcPr>
            <w:tcW w:w="7797" w:type="dxa"/>
            <w:gridSpan w:val="10"/>
            <w:tcBorders>
              <w:right w:val="single" w:sz="4" w:space="0" w:color="auto"/>
            </w:tcBorders>
            <w:shd w:val="pct30" w:color="FFFF00" w:fill="auto"/>
          </w:tcPr>
          <w:p w14:paraId="17FF8B7B" w14:textId="0DD46464" w:rsidR="001E41F3" w:rsidRPr="005934AD" w:rsidRDefault="00C12E41" w:rsidP="00547111">
            <w:pPr>
              <w:pStyle w:val="CRCoverPage"/>
              <w:spacing w:after="0"/>
              <w:ind w:left="100"/>
              <w:rPr>
                <w:noProof/>
              </w:rPr>
            </w:pPr>
            <w:r>
              <w:fldChar w:fldCharType="begin"/>
            </w:r>
            <w:r>
              <w:instrText xml:space="preserve"> DOCPROPERTY  SourceIfTsg  \* MERGEFORMAT </w:instrText>
            </w:r>
            <w:r>
              <w:fldChar w:fldCharType="separate"/>
            </w:r>
            <w:r w:rsidR="00E309FE" w:rsidRPr="005934AD">
              <w:rPr>
                <w:noProof/>
              </w:rPr>
              <w:t>R5</w:t>
            </w:r>
            <w:r>
              <w:rPr>
                <w:noProof/>
              </w:rPr>
              <w:fldChar w:fldCharType="end"/>
            </w:r>
          </w:p>
        </w:tc>
      </w:tr>
      <w:tr w:rsidR="001E41F3" w:rsidRPr="005934AD" w14:paraId="76303739" w14:textId="77777777" w:rsidTr="00547111">
        <w:tc>
          <w:tcPr>
            <w:tcW w:w="1843" w:type="dxa"/>
            <w:tcBorders>
              <w:left w:val="single" w:sz="4" w:space="0" w:color="auto"/>
            </w:tcBorders>
          </w:tcPr>
          <w:p w14:paraId="4D3B1657" w14:textId="77777777" w:rsidR="001E41F3" w:rsidRPr="005934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934AD" w:rsidRDefault="001E41F3">
            <w:pPr>
              <w:pStyle w:val="CRCoverPage"/>
              <w:spacing w:after="0"/>
              <w:rPr>
                <w:noProof/>
                <w:sz w:val="8"/>
                <w:szCs w:val="8"/>
              </w:rPr>
            </w:pPr>
          </w:p>
        </w:tc>
      </w:tr>
      <w:tr w:rsidR="00C309D7" w:rsidRPr="005934AD" w14:paraId="50563E52" w14:textId="77777777" w:rsidTr="00547111">
        <w:tc>
          <w:tcPr>
            <w:tcW w:w="1843" w:type="dxa"/>
            <w:tcBorders>
              <w:left w:val="single" w:sz="4" w:space="0" w:color="auto"/>
            </w:tcBorders>
          </w:tcPr>
          <w:p w14:paraId="32C381B7" w14:textId="77777777" w:rsidR="00C309D7" w:rsidRPr="005934AD" w:rsidRDefault="00C309D7" w:rsidP="00C309D7">
            <w:pPr>
              <w:pStyle w:val="CRCoverPage"/>
              <w:tabs>
                <w:tab w:val="right" w:pos="1759"/>
              </w:tabs>
              <w:spacing w:after="0"/>
              <w:rPr>
                <w:b/>
                <w:i/>
                <w:noProof/>
              </w:rPr>
            </w:pPr>
            <w:r w:rsidRPr="005934AD">
              <w:rPr>
                <w:b/>
                <w:i/>
                <w:noProof/>
              </w:rPr>
              <w:t>Work item code:</w:t>
            </w:r>
          </w:p>
        </w:tc>
        <w:tc>
          <w:tcPr>
            <w:tcW w:w="3686" w:type="dxa"/>
            <w:gridSpan w:val="5"/>
            <w:shd w:val="pct30" w:color="FFFF00" w:fill="auto"/>
          </w:tcPr>
          <w:p w14:paraId="115414A3" w14:textId="4694DA50" w:rsidR="00C309D7" w:rsidRPr="00102A58" w:rsidRDefault="00C309D7" w:rsidP="00C309D7">
            <w:pPr>
              <w:pStyle w:val="CRCoverPage"/>
              <w:spacing w:after="0"/>
              <w:ind w:left="100"/>
              <w:rPr>
                <w:noProof/>
              </w:rPr>
            </w:pPr>
            <w:r w:rsidRPr="00102A58">
              <w:t>TEI15_Test, 5GS_NR_LTE-UEConTest</w:t>
            </w:r>
          </w:p>
        </w:tc>
        <w:tc>
          <w:tcPr>
            <w:tcW w:w="567" w:type="dxa"/>
            <w:tcBorders>
              <w:left w:val="nil"/>
            </w:tcBorders>
          </w:tcPr>
          <w:p w14:paraId="61A86BCF" w14:textId="77777777" w:rsidR="00C309D7" w:rsidRPr="005934AD" w:rsidRDefault="00C309D7" w:rsidP="00C309D7">
            <w:pPr>
              <w:pStyle w:val="CRCoverPage"/>
              <w:spacing w:after="0"/>
              <w:ind w:right="100"/>
              <w:rPr>
                <w:noProof/>
              </w:rPr>
            </w:pPr>
          </w:p>
        </w:tc>
        <w:tc>
          <w:tcPr>
            <w:tcW w:w="1417" w:type="dxa"/>
            <w:gridSpan w:val="3"/>
            <w:tcBorders>
              <w:left w:val="nil"/>
            </w:tcBorders>
          </w:tcPr>
          <w:p w14:paraId="153CBFB1" w14:textId="77777777" w:rsidR="00C309D7" w:rsidRPr="005934AD" w:rsidRDefault="00C309D7" w:rsidP="00C309D7">
            <w:pPr>
              <w:pStyle w:val="CRCoverPage"/>
              <w:spacing w:after="0"/>
              <w:jc w:val="right"/>
              <w:rPr>
                <w:noProof/>
              </w:rPr>
            </w:pPr>
            <w:r w:rsidRPr="005934AD">
              <w:rPr>
                <w:b/>
                <w:i/>
                <w:noProof/>
              </w:rPr>
              <w:t>Date:</w:t>
            </w:r>
          </w:p>
        </w:tc>
        <w:tc>
          <w:tcPr>
            <w:tcW w:w="2127" w:type="dxa"/>
            <w:tcBorders>
              <w:right w:val="single" w:sz="4" w:space="0" w:color="auto"/>
            </w:tcBorders>
            <w:shd w:val="pct30" w:color="FFFF00" w:fill="auto"/>
          </w:tcPr>
          <w:p w14:paraId="56929475" w14:textId="59DE84BD" w:rsidR="00C309D7" w:rsidRPr="00D4054D" w:rsidRDefault="00C12E41" w:rsidP="00C309D7">
            <w:pPr>
              <w:pStyle w:val="CRCoverPage"/>
              <w:spacing w:after="0"/>
              <w:ind w:left="100"/>
              <w:rPr>
                <w:noProof/>
              </w:rPr>
            </w:pPr>
            <w:r w:rsidRPr="00D4054D">
              <w:fldChar w:fldCharType="begin"/>
            </w:r>
            <w:r w:rsidRPr="00D4054D">
              <w:instrText xml:space="preserve"> DOCPROPERTY  ResDate  \* MERGEFORMAT </w:instrText>
            </w:r>
            <w:r w:rsidRPr="00D4054D">
              <w:fldChar w:fldCharType="separate"/>
            </w:r>
            <w:r w:rsidR="00C309D7" w:rsidRPr="00D4054D">
              <w:rPr>
                <w:noProof/>
              </w:rPr>
              <w:t>2023-05-12</w:t>
            </w:r>
            <w:r w:rsidRPr="00D4054D">
              <w:rPr>
                <w:noProof/>
              </w:rPr>
              <w:fldChar w:fldCharType="end"/>
            </w:r>
          </w:p>
        </w:tc>
      </w:tr>
      <w:tr w:rsidR="001E41F3" w:rsidRPr="005934AD" w14:paraId="690C7843" w14:textId="77777777" w:rsidTr="00547111">
        <w:tc>
          <w:tcPr>
            <w:tcW w:w="1843" w:type="dxa"/>
            <w:tcBorders>
              <w:left w:val="single" w:sz="4" w:space="0" w:color="auto"/>
            </w:tcBorders>
          </w:tcPr>
          <w:p w14:paraId="17A1A642" w14:textId="77777777" w:rsidR="001E41F3" w:rsidRPr="005934AD" w:rsidRDefault="001E41F3">
            <w:pPr>
              <w:pStyle w:val="CRCoverPage"/>
              <w:spacing w:after="0"/>
              <w:rPr>
                <w:b/>
                <w:i/>
                <w:noProof/>
                <w:sz w:val="8"/>
                <w:szCs w:val="8"/>
              </w:rPr>
            </w:pPr>
          </w:p>
        </w:tc>
        <w:tc>
          <w:tcPr>
            <w:tcW w:w="1986" w:type="dxa"/>
            <w:gridSpan w:val="4"/>
          </w:tcPr>
          <w:p w14:paraId="2F73FCFB" w14:textId="77777777" w:rsidR="001E41F3" w:rsidRPr="00102A58" w:rsidRDefault="001E41F3">
            <w:pPr>
              <w:pStyle w:val="CRCoverPage"/>
              <w:spacing w:after="0"/>
              <w:rPr>
                <w:noProof/>
                <w:sz w:val="8"/>
                <w:szCs w:val="8"/>
              </w:rPr>
            </w:pPr>
          </w:p>
        </w:tc>
        <w:tc>
          <w:tcPr>
            <w:tcW w:w="2267" w:type="dxa"/>
            <w:gridSpan w:val="2"/>
          </w:tcPr>
          <w:p w14:paraId="0FBCFC35" w14:textId="77777777" w:rsidR="001E41F3" w:rsidRPr="00102A58" w:rsidRDefault="001E41F3">
            <w:pPr>
              <w:pStyle w:val="CRCoverPage"/>
              <w:spacing w:after="0"/>
              <w:rPr>
                <w:noProof/>
                <w:sz w:val="8"/>
                <w:szCs w:val="8"/>
              </w:rPr>
            </w:pPr>
          </w:p>
        </w:tc>
        <w:tc>
          <w:tcPr>
            <w:tcW w:w="1417" w:type="dxa"/>
            <w:gridSpan w:val="3"/>
          </w:tcPr>
          <w:p w14:paraId="60243A9E" w14:textId="77777777" w:rsidR="001E41F3" w:rsidRPr="005934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4054D" w:rsidRDefault="001E41F3">
            <w:pPr>
              <w:pStyle w:val="CRCoverPage"/>
              <w:spacing w:after="0"/>
              <w:rPr>
                <w:noProof/>
                <w:sz w:val="8"/>
                <w:szCs w:val="8"/>
              </w:rPr>
            </w:pPr>
          </w:p>
        </w:tc>
      </w:tr>
      <w:tr w:rsidR="001E41F3" w:rsidRPr="005934AD" w14:paraId="13D4AF59" w14:textId="77777777" w:rsidTr="00547111">
        <w:trPr>
          <w:cantSplit/>
        </w:trPr>
        <w:tc>
          <w:tcPr>
            <w:tcW w:w="1843" w:type="dxa"/>
            <w:tcBorders>
              <w:left w:val="single" w:sz="4" w:space="0" w:color="auto"/>
            </w:tcBorders>
          </w:tcPr>
          <w:p w14:paraId="1E6EA205" w14:textId="77777777" w:rsidR="001E41F3" w:rsidRPr="005934AD" w:rsidRDefault="001E41F3">
            <w:pPr>
              <w:pStyle w:val="CRCoverPage"/>
              <w:tabs>
                <w:tab w:val="right" w:pos="1759"/>
              </w:tabs>
              <w:spacing w:after="0"/>
              <w:rPr>
                <w:b/>
                <w:i/>
                <w:noProof/>
              </w:rPr>
            </w:pPr>
            <w:r w:rsidRPr="005934AD">
              <w:rPr>
                <w:b/>
                <w:i/>
                <w:noProof/>
              </w:rPr>
              <w:t>Category:</w:t>
            </w:r>
          </w:p>
        </w:tc>
        <w:tc>
          <w:tcPr>
            <w:tcW w:w="851" w:type="dxa"/>
            <w:shd w:val="pct30" w:color="FFFF00" w:fill="auto"/>
          </w:tcPr>
          <w:p w14:paraId="154A6113" w14:textId="3500D29D" w:rsidR="001E41F3" w:rsidRPr="00102A58" w:rsidRDefault="00C12E41" w:rsidP="00D24991">
            <w:pPr>
              <w:pStyle w:val="CRCoverPage"/>
              <w:spacing w:after="0"/>
              <w:ind w:left="100" w:right="-609"/>
              <w:rPr>
                <w:b/>
                <w:noProof/>
              </w:rPr>
            </w:pPr>
            <w:r>
              <w:fldChar w:fldCharType="begin"/>
            </w:r>
            <w:r>
              <w:instrText xml:space="preserve"> DOCPROPERTY  Cat  \* MERGEFORMAT </w:instrText>
            </w:r>
            <w:r>
              <w:fldChar w:fldCharType="separate"/>
            </w:r>
            <w:r w:rsidR="00E309FE" w:rsidRPr="00102A58">
              <w:rPr>
                <w:b/>
                <w:noProof/>
              </w:rPr>
              <w:t>F</w:t>
            </w:r>
            <w:r>
              <w:rPr>
                <w:b/>
                <w:noProof/>
              </w:rPr>
              <w:fldChar w:fldCharType="end"/>
            </w:r>
          </w:p>
        </w:tc>
        <w:tc>
          <w:tcPr>
            <w:tcW w:w="3402" w:type="dxa"/>
            <w:gridSpan w:val="5"/>
            <w:tcBorders>
              <w:left w:val="nil"/>
            </w:tcBorders>
          </w:tcPr>
          <w:p w14:paraId="617AE5C6" w14:textId="77777777" w:rsidR="001E41F3" w:rsidRPr="00102A58" w:rsidRDefault="001E41F3">
            <w:pPr>
              <w:pStyle w:val="CRCoverPage"/>
              <w:spacing w:after="0"/>
              <w:rPr>
                <w:noProof/>
              </w:rPr>
            </w:pPr>
          </w:p>
        </w:tc>
        <w:tc>
          <w:tcPr>
            <w:tcW w:w="1417" w:type="dxa"/>
            <w:gridSpan w:val="3"/>
            <w:tcBorders>
              <w:left w:val="nil"/>
            </w:tcBorders>
          </w:tcPr>
          <w:p w14:paraId="42CDCEE5" w14:textId="77777777" w:rsidR="001E41F3" w:rsidRPr="005934AD" w:rsidRDefault="001E41F3">
            <w:pPr>
              <w:pStyle w:val="CRCoverPage"/>
              <w:spacing w:after="0"/>
              <w:jc w:val="right"/>
              <w:rPr>
                <w:b/>
                <w:i/>
                <w:noProof/>
              </w:rPr>
            </w:pPr>
            <w:r w:rsidRPr="005934AD">
              <w:rPr>
                <w:b/>
                <w:i/>
                <w:noProof/>
              </w:rPr>
              <w:t>Release:</w:t>
            </w:r>
          </w:p>
        </w:tc>
        <w:tc>
          <w:tcPr>
            <w:tcW w:w="2127" w:type="dxa"/>
            <w:tcBorders>
              <w:right w:val="single" w:sz="4" w:space="0" w:color="auto"/>
            </w:tcBorders>
            <w:shd w:val="pct30" w:color="FFFF00" w:fill="auto"/>
          </w:tcPr>
          <w:p w14:paraId="6C870B98" w14:textId="10C9D3CC" w:rsidR="001E41F3" w:rsidRPr="00D4054D" w:rsidRDefault="00397EAB">
            <w:pPr>
              <w:pStyle w:val="CRCoverPage"/>
              <w:spacing w:after="0"/>
              <w:ind w:left="100"/>
              <w:rPr>
                <w:noProof/>
              </w:rPr>
            </w:pPr>
            <w:fldSimple w:instr=" DOCPROPERTY  Release  \* MERGEFORMAT ">
              <w:r w:rsidR="00D24991" w:rsidRPr="00D4054D">
                <w:rPr>
                  <w:noProof/>
                </w:rPr>
                <w:t>Rel</w:t>
              </w:r>
              <w:r w:rsidR="00E309FE" w:rsidRPr="00D4054D">
                <w:rPr>
                  <w:noProof/>
                </w:rPr>
                <w:t>-1</w:t>
              </w:r>
              <w:r w:rsidR="00E52964" w:rsidRPr="00D4054D">
                <w:rPr>
                  <w:noProof/>
                </w:rPr>
                <w:t>7</w:t>
              </w:r>
            </w:fldSimple>
          </w:p>
        </w:tc>
      </w:tr>
      <w:tr w:rsidR="001E41F3" w:rsidRPr="005934AD" w14:paraId="30122F0C" w14:textId="77777777" w:rsidTr="00547111">
        <w:tc>
          <w:tcPr>
            <w:tcW w:w="1843" w:type="dxa"/>
            <w:tcBorders>
              <w:left w:val="single" w:sz="4" w:space="0" w:color="auto"/>
              <w:bottom w:val="single" w:sz="4" w:space="0" w:color="auto"/>
            </w:tcBorders>
          </w:tcPr>
          <w:p w14:paraId="615796D0" w14:textId="77777777" w:rsidR="001E41F3" w:rsidRPr="005934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02A58" w:rsidRDefault="001E41F3">
            <w:pPr>
              <w:pStyle w:val="CRCoverPage"/>
              <w:spacing w:after="0"/>
              <w:ind w:left="383" w:hanging="383"/>
              <w:rPr>
                <w:i/>
                <w:noProof/>
                <w:sz w:val="18"/>
              </w:rPr>
            </w:pPr>
            <w:r w:rsidRPr="00102A58">
              <w:rPr>
                <w:i/>
                <w:noProof/>
                <w:sz w:val="18"/>
              </w:rPr>
              <w:t xml:space="preserve">Use </w:t>
            </w:r>
            <w:r w:rsidRPr="00102A58">
              <w:rPr>
                <w:i/>
                <w:noProof/>
                <w:sz w:val="18"/>
                <w:u w:val="single"/>
              </w:rPr>
              <w:t>one</w:t>
            </w:r>
            <w:r w:rsidRPr="00102A58">
              <w:rPr>
                <w:i/>
                <w:noProof/>
                <w:sz w:val="18"/>
              </w:rPr>
              <w:t xml:space="preserve"> of the following categories:</w:t>
            </w:r>
            <w:r w:rsidRPr="00102A58">
              <w:rPr>
                <w:b/>
                <w:i/>
                <w:noProof/>
                <w:sz w:val="18"/>
              </w:rPr>
              <w:br/>
              <w:t>F</w:t>
            </w:r>
            <w:r w:rsidRPr="00102A58">
              <w:rPr>
                <w:i/>
                <w:noProof/>
                <w:sz w:val="18"/>
              </w:rPr>
              <w:t xml:space="preserve">  (correction)</w:t>
            </w:r>
            <w:r w:rsidRPr="00102A58">
              <w:rPr>
                <w:i/>
                <w:noProof/>
                <w:sz w:val="18"/>
              </w:rPr>
              <w:br/>
            </w:r>
            <w:r w:rsidRPr="00102A58">
              <w:rPr>
                <w:b/>
                <w:i/>
                <w:noProof/>
                <w:sz w:val="18"/>
              </w:rPr>
              <w:t>A</w:t>
            </w:r>
            <w:r w:rsidRPr="00102A58">
              <w:rPr>
                <w:i/>
                <w:noProof/>
                <w:sz w:val="18"/>
              </w:rPr>
              <w:t xml:space="preserve">  (</w:t>
            </w:r>
            <w:r w:rsidR="00DE34CF" w:rsidRPr="00102A58">
              <w:rPr>
                <w:i/>
                <w:noProof/>
                <w:sz w:val="18"/>
              </w:rPr>
              <w:t xml:space="preserve">mirror </w:t>
            </w:r>
            <w:r w:rsidRPr="00102A58">
              <w:rPr>
                <w:i/>
                <w:noProof/>
                <w:sz w:val="18"/>
              </w:rPr>
              <w:t>correspond</w:t>
            </w:r>
            <w:r w:rsidR="00DE34CF" w:rsidRPr="00102A58">
              <w:rPr>
                <w:i/>
                <w:noProof/>
                <w:sz w:val="18"/>
              </w:rPr>
              <w:t xml:space="preserve">ing </w:t>
            </w:r>
            <w:r w:rsidRPr="00102A58">
              <w:rPr>
                <w:i/>
                <w:noProof/>
                <w:sz w:val="18"/>
              </w:rPr>
              <w:t xml:space="preserve">to a </w:t>
            </w:r>
            <w:r w:rsidR="00DE34CF" w:rsidRPr="00102A58">
              <w:rPr>
                <w:i/>
                <w:noProof/>
                <w:sz w:val="18"/>
              </w:rPr>
              <w:t xml:space="preserve">change </w:t>
            </w:r>
            <w:r w:rsidRPr="00102A58">
              <w:rPr>
                <w:i/>
                <w:noProof/>
                <w:sz w:val="18"/>
              </w:rPr>
              <w:t xml:space="preserve">in an earlier </w:t>
            </w:r>
            <w:r w:rsidR="00665C47" w:rsidRPr="00102A58">
              <w:rPr>
                <w:i/>
                <w:noProof/>
                <w:sz w:val="18"/>
              </w:rPr>
              <w:tab/>
            </w:r>
            <w:r w:rsidR="00665C47" w:rsidRPr="00102A58">
              <w:rPr>
                <w:i/>
                <w:noProof/>
                <w:sz w:val="18"/>
              </w:rPr>
              <w:tab/>
            </w:r>
            <w:r w:rsidR="00665C47" w:rsidRPr="00102A58">
              <w:rPr>
                <w:i/>
                <w:noProof/>
                <w:sz w:val="18"/>
              </w:rPr>
              <w:tab/>
            </w:r>
            <w:r w:rsidR="00665C47" w:rsidRPr="00102A58">
              <w:rPr>
                <w:i/>
                <w:noProof/>
                <w:sz w:val="18"/>
              </w:rPr>
              <w:tab/>
            </w:r>
            <w:r w:rsidR="00665C47" w:rsidRPr="00102A58">
              <w:rPr>
                <w:i/>
                <w:noProof/>
                <w:sz w:val="18"/>
              </w:rPr>
              <w:tab/>
            </w:r>
            <w:r w:rsidR="00665C47" w:rsidRPr="00102A58">
              <w:rPr>
                <w:i/>
                <w:noProof/>
                <w:sz w:val="18"/>
              </w:rPr>
              <w:tab/>
            </w:r>
            <w:r w:rsidR="00665C47" w:rsidRPr="00102A58">
              <w:rPr>
                <w:i/>
                <w:noProof/>
                <w:sz w:val="18"/>
              </w:rPr>
              <w:tab/>
            </w:r>
            <w:r w:rsidR="00665C47" w:rsidRPr="00102A58">
              <w:rPr>
                <w:i/>
                <w:noProof/>
                <w:sz w:val="18"/>
              </w:rPr>
              <w:tab/>
            </w:r>
            <w:r w:rsidR="00665C47" w:rsidRPr="00102A58">
              <w:rPr>
                <w:i/>
                <w:noProof/>
                <w:sz w:val="18"/>
              </w:rPr>
              <w:tab/>
            </w:r>
            <w:r w:rsidR="00665C47" w:rsidRPr="00102A58">
              <w:rPr>
                <w:i/>
                <w:noProof/>
                <w:sz w:val="18"/>
              </w:rPr>
              <w:tab/>
            </w:r>
            <w:r w:rsidR="00665C47" w:rsidRPr="00102A58">
              <w:rPr>
                <w:i/>
                <w:noProof/>
                <w:sz w:val="18"/>
              </w:rPr>
              <w:tab/>
            </w:r>
            <w:r w:rsidR="00665C47" w:rsidRPr="00102A58">
              <w:rPr>
                <w:i/>
                <w:noProof/>
                <w:sz w:val="18"/>
              </w:rPr>
              <w:tab/>
            </w:r>
            <w:r w:rsidR="00665C47" w:rsidRPr="00102A58">
              <w:rPr>
                <w:i/>
                <w:noProof/>
                <w:sz w:val="18"/>
              </w:rPr>
              <w:tab/>
            </w:r>
            <w:r w:rsidRPr="00102A58">
              <w:rPr>
                <w:i/>
                <w:noProof/>
                <w:sz w:val="18"/>
              </w:rPr>
              <w:t>release)</w:t>
            </w:r>
            <w:r w:rsidRPr="00102A58">
              <w:rPr>
                <w:i/>
                <w:noProof/>
                <w:sz w:val="18"/>
              </w:rPr>
              <w:br/>
            </w:r>
            <w:r w:rsidRPr="00102A58">
              <w:rPr>
                <w:b/>
                <w:i/>
                <w:noProof/>
                <w:sz w:val="18"/>
              </w:rPr>
              <w:t>B</w:t>
            </w:r>
            <w:r w:rsidRPr="00102A58">
              <w:rPr>
                <w:i/>
                <w:noProof/>
                <w:sz w:val="18"/>
              </w:rPr>
              <w:t xml:space="preserve">  (addition of feature), </w:t>
            </w:r>
            <w:r w:rsidRPr="00102A58">
              <w:rPr>
                <w:i/>
                <w:noProof/>
                <w:sz w:val="18"/>
              </w:rPr>
              <w:br/>
            </w:r>
            <w:r w:rsidRPr="00102A58">
              <w:rPr>
                <w:b/>
                <w:i/>
                <w:noProof/>
                <w:sz w:val="18"/>
              </w:rPr>
              <w:t>C</w:t>
            </w:r>
            <w:r w:rsidRPr="00102A58">
              <w:rPr>
                <w:i/>
                <w:noProof/>
                <w:sz w:val="18"/>
              </w:rPr>
              <w:t xml:space="preserve">  (functional modification of feature)</w:t>
            </w:r>
            <w:r w:rsidRPr="00102A58">
              <w:rPr>
                <w:i/>
                <w:noProof/>
                <w:sz w:val="18"/>
              </w:rPr>
              <w:br/>
            </w:r>
            <w:r w:rsidRPr="00102A58">
              <w:rPr>
                <w:b/>
                <w:i/>
                <w:noProof/>
                <w:sz w:val="18"/>
              </w:rPr>
              <w:t>D</w:t>
            </w:r>
            <w:r w:rsidRPr="00102A58">
              <w:rPr>
                <w:i/>
                <w:noProof/>
                <w:sz w:val="18"/>
              </w:rPr>
              <w:t xml:space="preserve">  (editorial modification)</w:t>
            </w:r>
          </w:p>
          <w:p w14:paraId="05D36727" w14:textId="77777777" w:rsidR="001E41F3" w:rsidRPr="00102A58" w:rsidRDefault="001E41F3">
            <w:pPr>
              <w:pStyle w:val="CRCoverPage"/>
              <w:rPr>
                <w:noProof/>
              </w:rPr>
            </w:pPr>
            <w:r w:rsidRPr="00102A58">
              <w:rPr>
                <w:noProof/>
                <w:sz w:val="18"/>
              </w:rPr>
              <w:t>Detailed explanations of the above categories can</w:t>
            </w:r>
            <w:r w:rsidRPr="00102A58">
              <w:rPr>
                <w:noProof/>
                <w:sz w:val="18"/>
              </w:rPr>
              <w:br/>
              <w:t xml:space="preserve">be found in 3GPP </w:t>
            </w:r>
            <w:hyperlink r:id="rId11" w:history="1">
              <w:r w:rsidRPr="00102A58">
                <w:rPr>
                  <w:rStyle w:val="Hyperlink"/>
                  <w:noProof/>
                  <w:sz w:val="18"/>
                </w:rPr>
                <w:t>TR 21.900</w:t>
              </w:r>
            </w:hyperlink>
            <w:r w:rsidRPr="00102A58">
              <w:rPr>
                <w:noProof/>
                <w:sz w:val="18"/>
              </w:rPr>
              <w:t>.</w:t>
            </w:r>
          </w:p>
        </w:tc>
        <w:tc>
          <w:tcPr>
            <w:tcW w:w="3120" w:type="dxa"/>
            <w:gridSpan w:val="2"/>
            <w:tcBorders>
              <w:bottom w:val="single" w:sz="4" w:space="0" w:color="auto"/>
              <w:right w:val="single" w:sz="4" w:space="0" w:color="auto"/>
            </w:tcBorders>
          </w:tcPr>
          <w:p w14:paraId="1A28F380" w14:textId="2B8F7B7C" w:rsidR="000C038A" w:rsidRPr="00D4054D" w:rsidRDefault="001E41F3" w:rsidP="00BD6BB8">
            <w:pPr>
              <w:pStyle w:val="CRCoverPage"/>
              <w:tabs>
                <w:tab w:val="left" w:pos="950"/>
              </w:tabs>
              <w:spacing w:after="0"/>
              <w:ind w:left="241" w:hanging="241"/>
              <w:rPr>
                <w:i/>
                <w:noProof/>
                <w:sz w:val="18"/>
              </w:rPr>
            </w:pPr>
            <w:r w:rsidRPr="00D4054D">
              <w:rPr>
                <w:i/>
                <w:noProof/>
                <w:sz w:val="18"/>
              </w:rPr>
              <w:t xml:space="preserve">Use </w:t>
            </w:r>
            <w:r w:rsidRPr="00D4054D">
              <w:rPr>
                <w:i/>
                <w:noProof/>
                <w:sz w:val="18"/>
                <w:u w:val="single"/>
              </w:rPr>
              <w:t>one</w:t>
            </w:r>
            <w:r w:rsidRPr="00D4054D">
              <w:rPr>
                <w:i/>
                <w:noProof/>
                <w:sz w:val="18"/>
              </w:rPr>
              <w:t xml:space="preserve"> of the following releases:</w:t>
            </w:r>
            <w:r w:rsidRPr="00D4054D">
              <w:rPr>
                <w:i/>
                <w:noProof/>
                <w:sz w:val="18"/>
              </w:rPr>
              <w:br/>
              <w:t>Rel-8</w:t>
            </w:r>
            <w:r w:rsidRPr="00D4054D">
              <w:rPr>
                <w:i/>
                <w:noProof/>
                <w:sz w:val="18"/>
              </w:rPr>
              <w:tab/>
              <w:t>(Release 8)</w:t>
            </w:r>
            <w:r w:rsidR="007C2097" w:rsidRPr="00D4054D">
              <w:rPr>
                <w:i/>
                <w:noProof/>
                <w:sz w:val="18"/>
              </w:rPr>
              <w:br/>
              <w:t>Rel-9</w:t>
            </w:r>
            <w:r w:rsidR="007C2097" w:rsidRPr="00D4054D">
              <w:rPr>
                <w:i/>
                <w:noProof/>
                <w:sz w:val="18"/>
              </w:rPr>
              <w:tab/>
              <w:t>(Release 9)</w:t>
            </w:r>
            <w:r w:rsidR="009777D9" w:rsidRPr="00D4054D">
              <w:rPr>
                <w:i/>
                <w:noProof/>
                <w:sz w:val="18"/>
              </w:rPr>
              <w:br/>
              <w:t>Rel-10</w:t>
            </w:r>
            <w:r w:rsidR="009777D9" w:rsidRPr="00D4054D">
              <w:rPr>
                <w:i/>
                <w:noProof/>
                <w:sz w:val="18"/>
              </w:rPr>
              <w:tab/>
              <w:t>(Release 10)</w:t>
            </w:r>
            <w:r w:rsidR="000C038A" w:rsidRPr="00D4054D">
              <w:rPr>
                <w:i/>
                <w:noProof/>
                <w:sz w:val="18"/>
              </w:rPr>
              <w:br/>
              <w:t>Rel-11</w:t>
            </w:r>
            <w:r w:rsidR="000C038A" w:rsidRPr="00D4054D">
              <w:rPr>
                <w:i/>
                <w:noProof/>
                <w:sz w:val="18"/>
              </w:rPr>
              <w:tab/>
              <w:t>(Release 11)</w:t>
            </w:r>
            <w:r w:rsidR="000C038A" w:rsidRPr="00D4054D">
              <w:rPr>
                <w:i/>
                <w:noProof/>
                <w:sz w:val="18"/>
              </w:rPr>
              <w:br/>
            </w:r>
            <w:r w:rsidR="002E472E" w:rsidRPr="00D4054D">
              <w:rPr>
                <w:i/>
                <w:noProof/>
                <w:sz w:val="18"/>
              </w:rPr>
              <w:t>…</w:t>
            </w:r>
            <w:r w:rsidR="0051580D" w:rsidRPr="00D4054D">
              <w:rPr>
                <w:i/>
                <w:noProof/>
                <w:sz w:val="18"/>
              </w:rPr>
              <w:br/>
            </w:r>
            <w:r w:rsidR="00E34898" w:rsidRPr="00D4054D">
              <w:rPr>
                <w:i/>
                <w:noProof/>
                <w:sz w:val="18"/>
              </w:rPr>
              <w:t>Rel-16</w:t>
            </w:r>
            <w:r w:rsidR="00E34898" w:rsidRPr="00D4054D">
              <w:rPr>
                <w:i/>
                <w:noProof/>
                <w:sz w:val="18"/>
              </w:rPr>
              <w:tab/>
              <w:t>(Release 16)</w:t>
            </w:r>
            <w:r w:rsidR="002E472E" w:rsidRPr="00D4054D">
              <w:rPr>
                <w:i/>
                <w:noProof/>
                <w:sz w:val="18"/>
              </w:rPr>
              <w:br/>
              <w:t>Rel-17</w:t>
            </w:r>
            <w:r w:rsidR="002E472E" w:rsidRPr="00D4054D">
              <w:rPr>
                <w:i/>
                <w:noProof/>
                <w:sz w:val="18"/>
              </w:rPr>
              <w:tab/>
              <w:t>(Release 17)</w:t>
            </w:r>
            <w:r w:rsidR="002E472E" w:rsidRPr="00D4054D">
              <w:rPr>
                <w:i/>
                <w:noProof/>
                <w:sz w:val="18"/>
              </w:rPr>
              <w:br/>
              <w:t>Rel-18</w:t>
            </w:r>
            <w:r w:rsidR="002E472E" w:rsidRPr="00D4054D">
              <w:rPr>
                <w:i/>
                <w:noProof/>
                <w:sz w:val="18"/>
              </w:rPr>
              <w:tab/>
              <w:t>(Release 18)</w:t>
            </w:r>
            <w:r w:rsidR="00C870F6" w:rsidRPr="00D4054D">
              <w:rPr>
                <w:i/>
                <w:noProof/>
                <w:sz w:val="18"/>
              </w:rPr>
              <w:br/>
              <w:t>Rel-19</w:t>
            </w:r>
            <w:r w:rsidR="00653DE4" w:rsidRPr="00D4054D">
              <w:rPr>
                <w:i/>
                <w:noProof/>
                <w:sz w:val="18"/>
              </w:rPr>
              <w:tab/>
              <w:t>(Release 19)</w:t>
            </w:r>
          </w:p>
        </w:tc>
      </w:tr>
      <w:tr w:rsidR="001E41F3" w:rsidRPr="005934AD" w14:paraId="7FBEB8E7" w14:textId="77777777" w:rsidTr="00547111">
        <w:tc>
          <w:tcPr>
            <w:tcW w:w="1843" w:type="dxa"/>
          </w:tcPr>
          <w:p w14:paraId="44A3A604" w14:textId="77777777" w:rsidR="001E41F3" w:rsidRPr="005934AD" w:rsidRDefault="001E41F3">
            <w:pPr>
              <w:pStyle w:val="CRCoverPage"/>
              <w:spacing w:after="0"/>
              <w:rPr>
                <w:b/>
                <w:i/>
                <w:noProof/>
                <w:sz w:val="8"/>
                <w:szCs w:val="8"/>
              </w:rPr>
            </w:pPr>
          </w:p>
        </w:tc>
        <w:tc>
          <w:tcPr>
            <w:tcW w:w="7797" w:type="dxa"/>
            <w:gridSpan w:val="10"/>
          </w:tcPr>
          <w:p w14:paraId="5524CC4E" w14:textId="77777777" w:rsidR="001E41F3" w:rsidRPr="005934AD" w:rsidRDefault="001E41F3">
            <w:pPr>
              <w:pStyle w:val="CRCoverPage"/>
              <w:spacing w:after="0"/>
              <w:rPr>
                <w:noProof/>
                <w:sz w:val="8"/>
                <w:szCs w:val="8"/>
              </w:rPr>
            </w:pPr>
          </w:p>
        </w:tc>
      </w:tr>
      <w:tr w:rsidR="00341D9D" w:rsidRPr="005934AD" w14:paraId="1256F52C" w14:textId="77777777" w:rsidTr="00547111">
        <w:tc>
          <w:tcPr>
            <w:tcW w:w="2694" w:type="dxa"/>
            <w:gridSpan w:val="2"/>
            <w:tcBorders>
              <w:top w:val="single" w:sz="4" w:space="0" w:color="auto"/>
              <w:left w:val="single" w:sz="4" w:space="0" w:color="auto"/>
            </w:tcBorders>
          </w:tcPr>
          <w:p w14:paraId="52C87DB0" w14:textId="77777777" w:rsidR="00341D9D" w:rsidRPr="005934AD" w:rsidRDefault="00341D9D" w:rsidP="00341D9D">
            <w:pPr>
              <w:pStyle w:val="CRCoverPage"/>
              <w:tabs>
                <w:tab w:val="right" w:pos="2184"/>
              </w:tabs>
              <w:spacing w:after="0"/>
              <w:rPr>
                <w:b/>
                <w:i/>
                <w:noProof/>
              </w:rPr>
            </w:pPr>
            <w:r w:rsidRPr="005934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426234" w:rsidR="00341D9D" w:rsidRPr="00742F17" w:rsidRDefault="00341D9D" w:rsidP="00341D9D">
            <w:pPr>
              <w:pStyle w:val="CRCoverPage"/>
              <w:spacing w:after="0"/>
              <w:ind w:left="100"/>
              <w:rPr>
                <w:noProof/>
              </w:rPr>
            </w:pPr>
            <w:r w:rsidRPr="008B51CA">
              <w:rPr>
                <w:noProof/>
              </w:rPr>
              <w:t>Main behaviour require verdict for IP data check.</w:t>
            </w:r>
          </w:p>
        </w:tc>
      </w:tr>
      <w:tr w:rsidR="00341D9D" w:rsidRPr="005934AD" w14:paraId="4CA74D09" w14:textId="77777777" w:rsidTr="00547111">
        <w:tc>
          <w:tcPr>
            <w:tcW w:w="2694" w:type="dxa"/>
            <w:gridSpan w:val="2"/>
            <w:tcBorders>
              <w:left w:val="single" w:sz="4" w:space="0" w:color="auto"/>
            </w:tcBorders>
          </w:tcPr>
          <w:p w14:paraId="2D0866D6" w14:textId="77777777" w:rsidR="00341D9D" w:rsidRPr="005934AD" w:rsidRDefault="00341D9D" w:rsidP="00341D9D">
            <w:pPr>
              <w:pStyle w:val="CRCoverPage"/>
              <w:spacing w:after="0"/>
              <w:rPr>
                <w:b/>
                <w:i/>
                <w:noProof/>
                <w:sz w:val="8"/>
                <w:szCs w:val="8"/>
              </w:rPr>
            </w:pPr>
          </w:p>
        </w:tc>
        <w:tc>
          <w:tcPr>
            <w:tcW w:w="6946" w:type="dxa"/>
            <w:gridSpan w:val="9"/>
            <w:tcBorders>
              <w:right w:val="single" w:sz="4" w:space="0" w:color="auto"/>
            </w:tcBorders>
          </w:tcPr>
          <w:p w14:paraId="365DEF04" w14:textId="77777777" w:rsidR="00341D9D" w:rsidRPr="00742F17" w:rsidRDefault="00341D9D" w:rsidP="00341D9D">
            <w:pPr>
              <w:pStyle w:val="CRCoverPage"/>
              <w:spacing w:after="0"/>
              <w:rPr>
                <w:noProof/>
                <w:sz w:val="8"/>
                <w:szCs w:val="8"/>
              </w:rPr>
            </w:pPr>
          </w:p>
        </w:tc>
      </w:tr>
      <w:tr w:rsidR="00341D9D" w:rsidRPr="005934AD" w14:paraId="21016551" w14:textId="77777777" w:rsidTr="00547111">
        <w:tc>
          <w:tcPr>
            <w:tcW w:w="2694" w:type="dxa"/>
            <w:gridSpan w:val="2"/>
            <w:tcBorders>
              <w:left w:val="single" w:sz="4" w:space="0" w:color="auto"/>
            </w:tcBorders>
          </w:tcPr>
          <w:p w14:paraId="49433147" w14:textId="77777777" w:rsidR="00341D9D" w:rsidRPr="005934AD" w:rsidRDefault="00341D9D" w:rsidP="00341D9D">
            <w:pPr>
              <w:pStyle w:val="CRCoverPage"/>
              <w:tabs>
                <w:tab w:val="right" w:pos="2184"/>
              </w:tabs>
              <w:spacing w:after="0"/>
              <w:rPr>
                <w:b/>
                <w:i/>
                <w:noProof/>
              </w:rPr>
            </w:pPr>
            <w:r w:rsidRPr="005934AD">
              <w:rPr>
                <w:b/>
                <w:i/>
                <w:noProof/>
              </w:rPr>
              <w:t>Summary of change:</w:t>
            </w:r>
          </w:p>
        </w:tc>
        <w:tc>
          <w:tcPr>
            <w:tcW w:w="6946" w:type="dxa"/>
            <w:gridSpan w:val="9"/>
            <w:tcBorders>
              <w:right w:val="single" w:sz="4" w:space="0" w:color="auto"/>
            </w:tcBorders>
            <w:shd w:val="pct30" w:color="FFFF00" w:fill="auto"/>
          </w:tcPr>
          <w:p w14:paraId="0109CF18" w14:textId="2D8CF4D2" w:rsidR="00341D9D" w:rsidRPr="008B51CA" w:rsidRDefault="00341D9D" w:rsidP="00341D9D">
            <w:pPr>
              <w:pStyle w:val="CRCoverPage"/>
              <w:spacing w:after="0"/>
              <w:ind w:left="100"/>
              <w:rPr>
                <w:noProof/>
              </w:rPr>
            </w:pPr>
            <w:r w:rsidRPr="008B51CA">
              <w:rPr>
                <w:noProof/>
              </w:rPr>
              <w:t>The test case</w:t>
            </w:r>
            <w:r w:rsidR="00A0031F">
              <w:t xml:space="preserve"> </w:t>
            </w:r>
            <w:r w:rsidR="0062653C" w:rsidRPr="0062653C">
              <w:rPr>
                <w:noProof/>
              </w:rPr>
              <w:t>8.2.2.8.</w:t>
            </w:r>
            <w:r w:rsidR="00680292">
              <w:rPr>
                <w:noProof/>
              </w:rPr>
              <w:t>2</w:t>
            </w:r>
            <w:r w:rsidR="0062653C">
              <w:rPr>
                <w:noProof/>
              </w:rPr>
              <w:t xml:space="preserve"> </w:t>
            </w:r>
            <w:r w:rsidRPr="008B51CA">
              <w:rPr>
                <w:noProof/>
              </w:rPr>
              <w:t xml:space="preserve">have been updated for </w:t>
            </w:r>
          </w:p>
          <w:p w14:paraId="705A6DBC" w14:textId="77777777" w:rsidR="00341D9D" w:rsidRPr="008B51CA" w:rsidRDefault="00341D9D" w:rsidP="00341D9D">
            <w:pPr>
              <w:pStyle w:val="CRCoverPage"/>
              <w:numPr>
                <w:ilvl w:val="0"/>
                <w:numId w:val="36"/>
              </w:numPr>
              <w:spacing w:after="0"/>
              <w:rPr>
                <w:noProof/>
              </w:rPr>
            </w:pPr>
            <w:r w:rsidRPr="008B51CA">
              <w:rPr>
                <w:noProof/>
              </w:rPr>
              <w:t>Main behaviour to remove verdict for data check.</w:t>
            </w:r>
          </w:p>
          <w:p w14:paraId="31C656EC" w14:textId="3FBE427F" w:rsidR="00341D9D" w:rsidRPr="00742F17" w:rsidRDefault="00341D9D" w:rsidP="00341D9D">
            <w:pPr>
              <w:pStyle w:val="CRCoverPage"/>
              <w:spacing w:after="0"/>
              <w:ind w:left="100"/>
              <w:rPr>
                <w:noProof/>
              </w:rPr>
            </w:pPr>
          </w:p>
        </w:tc>
      </w:tr>
      <w:tr w:rsidR="00341D9D" w:rsidRPr="005934AD" w14:paraId="1F886379" w14:textId="77777777" w:rsidTr="00547111">
        <w:tc>
          <w:tcPr>
            <w:tcW w:w="2694" w:type="dxa"/>
            <w:gridSpan w:val="2"/>
            <w:tcBorders>
              <w:left w:val="single" w:sz="4" w:space="0" w:color="auto"/>
            </w:tcBorders>
          </w:tcPr>
          <w:p w14:paraId="4D989623" w14:textId="77777777" w:rsidR="00341D9D" w:rsidRPr="005934AD" w:rsidRDefault="00341D9D" w:rsidP="00341D9D">
            <w:pPr>
              <w:pStyle w:val="CRCoverPage"/>
              <w:spacing w:after="0"/>
              <w:rPr>
                <w:b/>
                <w:i/>
                <w:noProof/>
                <w:sz w:val="8"/>
                <w:szCs w:val="8"/>
              </w:rPr>
            </w:pPr>
          </w:p>
        </w:tc>
        <w:tc>
          <w:tcPr>
            <w:tcW w:w="6946" w:type="dxa"/>
            <w:gridSpan w:val="9"/>
            <w:tcBorders>
              <w:right w:val="single" w:sz="4" w:space="0" w:color="auto"/>
            </w:tcBorders>
          </w:tcPr>
          <w:p w14:paraId="71C4A204" w14:textId="77777777" w:rsidR="00341D9D" w:rsidRPr="00742F17" w:rsidRDefault="00341D9D" w:rsidP="00341D9D">
            <w:pPr>
              <w:pStyle w:val="CRCoverPage"/>
              <w:spacing w:after="0"/>
              <w:rPr>
                <w:noProof/>
                <w:sz w:val="8"/>
                <w:szCs w:val="8"/>
              </w:rPr>
            </w:pPr>
          </w:p>
        </w:tc>
      </w:tr>
      <w:tr w:rsidR="00341D9D" w:rsidRPr="00626ABD" w14:paraId="678D7BF9" w14:textId="77777777" w:rsidTr="00547111">
        <w:tc>
          <w:tcPr>
            <w:tcW w:w="2694" w:type="dxa"/>
            <w:gridSpan w:val="2"/>
            <w:tcBorders>
              <w:left w:val="single" w:sz="4" w:space="0" w:color="auto"/>
              <w:bottom w:val="single" w:sz="4" w:space="0" w:color="auto"/>
            </w:tcBorders>
          </w:tcPr>
          <w:p w14:paraId="4E5CE1B6" w14:textId="77777777" w:rsidR="00341D9D" w:rsidRPr="00276DDD" w:rsidRDefault="00341D9D" w:rsidP="00341D9D">
            <w:pPr>
              <w:pStyle w:val="CRCoverPage"/>
              <w:tabs>
                <w:tab w:val="right" w:pos="2184"/>
              </w:tabs>
              <w:spacing w:after="0"/>
              <w:rPr>
                <w:b/>
                <w:i/>
                <w:noProof/>
              </w:rPr>
            </w:pPr>
            <w:r w:rsidRPr="00276DD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020038" w:rsidR="00341D9D" w:rsidRPr="00742F17" w:rsidRDefault="00341D9D" w:rsidP="00341D9D">
            <w:pPr>
              <w:pStyle w:val="CRCoverPage"/>
              <w:spacing w:after="0"/>
              <w:ind w:left="100"/>
              <w:rPr>
                <w:noProof/>
              </w:rPr>
            </w:pPr>
            <w:r w:rsidRPr="008B51CA">
              <w:rPr>
                <w:noProof/>
              </w:rPr>
              <w:t>Verdict remains for IP data check in main behaviour.</w:t>
            </w:r>
          </w:p>
        </w:tc>
      </w:tr>
      <w:tr w:rsidR="00DC4F7C" w:rsidRPr="00626ABD" w14:paraId="034AF533" w14:textId="77777777" w:rsidTr="00547111">
        <w:tc>
          <w:tcPr>
            <w:tcW w:w="2694" w:type="dxa"/>
            <w:gridSpan w:val="2"/>
          </w:tcPr>
          <w:p w14:paraId="39D9EB5B" w14:textId="77777777" w:rsidR="00DC4F7C" w:rsidRPr="00276DDD" w:rsidRDefault="00DC4F7C" w:rsidP="00DC4F7C">
            <w:pPr>
              <w:pStyle w:val="CRCoverPage"/>
              <w:spacing w:after="0"/>
              <w:rPr>
                <w:b/>
                <w:i/>
                <w:noProof/>
                <w:sz w:val="8"/>
                <w:szCs w:val="8"/>
              </w:rPr>
            </w:pPr>
          </w:p>
        </w:tc>
        <w:tc>
          <w:tcPr>
            <w:tcW w:w="6946" w:type="dxa"/>
            <w:gridSpan w:val="9"/>
          </w:tcPr>
          <w:p w14:paraId="7826CB1C" w14:textId="77777777" w:rsidR="00DC4F7C" w:rsidRPr="00276DDD" w:rsidRDefault="00DC4F7C" w:rsidP="00DC4F7C">
            <w:pPr>
              <w:pStyle w:val="CRCoverPage"/>
              <w:spacing w:after="0"/>
              <w:rPr>
                <w:noProof/>
                <w:sz w:val="8"/>
                <w:szCs w:val="8"/>
              </w:rPr>
            </w:pPr>
          </w:p>
        </w:tc>
      </w:tr>
      <w:tr w:rsidR="00DC4F7C" w:rsidRPr="00626ABD" w14:paraId="6A17D7AC" w14:textId="77777777" w:rsidTr="00547111">
        <w:tc>
          <w:tcPr>
            <w:tcW w:w="2694" w:type="dxa"/>
            <w:gridSpan w:val="2"/>
            <w:tcBorders>
              <w:top w:val="single" w:sz="4" w:space="0" w:color="auto"/>
              <w:left w:val="single" w:sz="4" w:space="0" w:color="auto"/>
            </w:tcBorders>
          </w:tcPr>
          <w:p w14:paraId="6DAD5B19" w14:textId="77777777" w:rsidR="00DC4F7C" w:rsidRPr="00276DDD" w:rsidRDefault="00DC4F7C" w:rsidP="00DC4F7C">
            <w:pPr>
              <w:pStyle w:val="CRCoverPage"/>
              <w:tabs>
                <w:tab w:val="right" w:pos="2184"/>
              </w:tabs>
              <w:spacing w:after="0"/>
              <w:rPr>
                <w:b/>
                <w:i/>
                <w:noProof/>
              </w:rPr>
            </w:pPr>
            <w:r w:rsidRPr="00276DD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49F720" w:rsidR="00DC4F7C" w:rsidRPr="00276DDD" w:rsidRDefault="0062653C" w:rsidP="00DC4F7C">
            <w:pPr>
              <w:pStyle w:val="CRCoverPage"/>
              <w:spacing w:after="0"/>
              <w:ind w:left="100"/>
              <w:rPr>
                <w:noProof/>
              </w:rPr>
            </w:pPr>
            <w:r w:rsidRPr="0062653C">
              <w:t>8.2.2.8.</w:t>
            </w:r>
            <w:r w:rsidR="00680292">
              <w:t>2</w:t>
            </w:r>
          </w:p>
        </w:tc>
      </w:tr>
      <w:tr w:rsidR="00DC4F7C" w:rsidRPr="00626ABD" w14:paraId="56E1E6C3" w14:textId="77777777" w:rsidTr="00547111">
        <w:tc>
          <w:tcPr>
            <w:tcW w:w="2694" w:type="dxa"/>
            <w:gridSpan w:val="2"/>
            <w:tcBorders>
              <w:left w:val="single" w:sz="4" w:space="0" w:color="auto"/>
            </w:tcBorders>
          </w:tcPr>
          <w:p w14:paraId="2FB9DE77" w14:textId="77777777" w:rsidR="00DC4F7C" w:rsidRPr="00276DDD"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276DDD" w:rsidRDefault="00DC4F7C" w:rsidP="00DC4F7C">
            <w:pPr>
              <w:pStyle w:val="CRCoverPage"/>
              <w:spacing w:after="0"/>
              <w:rPr>
                <w:noProof/>
                <w:sz w:val="8"/>
                <w:szCs w:val="8"/>
              </w:rPr>
            </w:pPr>
          </w:p>
        </w:tc>
      </w:tr>
      <w:tr w:rsidR="00DC4F7C" w:rsidRPr="00626ABD" w14:paraId="76F95A8B" w14:textId="77777777" w:rsidTr="00547111">
        <w:tc>
          <w:tcPr>
            <w:tcW w:w="2694" w:type="dxa"/>
            <w:gridSpan w:val="2"/>
            <w:tcBorders>
              <w:left w:val="single" w:sz="4" w:space="0" w:color="auto"/>
            </w:tcBorders>
          </w:tcPr>
          <w:p w14:paraId="335EAB52" w14:textId="77777777" w:rsidR="00DC4F7C" w:rsidRPr="00276DDD"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276DDD" w:rsidRDefault="00DC4F7C" w:rsidP="00DC4F7C">
            <w:pPr>
              <w:pStyle w:val="CRCoverPage"/>
              <w:spacing w:after="0"/>
              <w:jc w:val="center"/>
              <w:rPr>
                <w:b/>
                <w:caps/>
                <w:noProof/>
              </w:rPr>
            </w:pPr>
            <w:r w:rsidRPr="00276DD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276DDD" w:rsidRDefault="00DC4F7C" w:rsidP="00DC4F7C">
            <w:pPr>
              <w:pStyle w:val="CRCoverPage"/>
              <w:spacing w:after="0"/>
              <w:jc w:val="center"/>
              <w:rPr>
                <w:b/>
                <w:caps/>
                <w:noProof/>
              </w:rPr>
            </w:pPr>
            <w:r w:rsidRPr="00276DDD">
              <w:rPr>
                <w:b/>
                <w:caps/>
                <w:noProof/>
              </w:rPr>
              <w:t>N</w:t>
            </w:r>
          </w:p>
        </w:tc>
        <w:tc>
          <w:tcPr>
            <w:tcW w:w="2977" w:type="dxa"/>
            <w:gridSpan w:val="4"/>
          </w:tcPr>
          <w:p w14:paraId="304CCBCB" w14:textId="77777777" w:rsidR="00DC4F7C" w:rsidRPr="00276DDD"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276DDD" w:rsidRDefault="00DC4F7C" w:rsidP="00DC4F7C">
            <w:pPr>
              <w:pStyle w:val="CRCoverPage"/>
              <w:spacing w:after="0"/>
              <w:ind w:left="99"/>
              <w:rPr>
                <w:noProof/>
              </w:rPr>
            </w:pPr>
          </w:p>
        </w:tc>
      </w:tr>
      <w:tr w:rsidR="00DC4F7C" w:rsidRPr="00626ABD" w14:paraId="34ACE2EB" w14:textId="77777777" w:rsidTr="00547111">
        <w:tc>
          <w:tcPr>
            <w:tcW w:w="2694" w:type="dxa"/>
            <w:gridSpan w:val="2"/>
            <w:tcBorders>
              <w:left w:val="single" w:sz="4" w:space="0" w:color="auto"/>
            </w:tcBorders>
          </w:tcPr>
          <w:p w14:paraId="571382F3" w14:textId="77777777" w:rsidR="00DC4F7C" w:rsidRPr="00276DDD" w:rsidRDefault="00DC4F7C" w:rsidP="00DC4F7C">
            <w:pPr>
              <w:pStyle w:val="CRCoverPage"/>
              <w:tabs>
                <w:tab w:val="right" w:pos="2184"/>
              </w:tabs>
              <w:spacing w:after="0"/>
              <w:rPr>
                <w:b/>
                <w:i/>
                <w:noProof/>
              </w:rPr>
            </w:pPr>
            <w:r w:rsidRPr="00276DD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7DB274D8" w14:textId="77777777" w:rsidR="00DC4F7C" w:rsidRPr="00276DDD" w:rsidRDefault="00DC4F7C" w:rsidP="00DC4F7C">
            <w:pPr>
              <w:pStyle w:val="CRCoverPage"/>
              <w:tabs>
                <w:tab w:val="right" w:pos="2893"/>
              </w:tabs>
              <w:spacing w:after="0"/>
              <w:rPr>
                <w:noProof/>
              </w:rPr>
            </w:pPr>
            <w:r w:rsidRPr="00276DDD">
              <w:rPr>
                <w:noProof/>
              </w:rPr>
              <w:t xml:space="preserve"> Other core specifications</w:t>
            </w:r>
            <w:r w:rsidRPr="00276DDD">
              <w:rPr>
                <w:noProof/>
              </w:rPr>
              <w:tab/>
            </w:r>
          </w:p>
        </w:tc>
        <w:tc>
          <w:tcPr>
            <w:tcW w:w="3401" w:type="dxa"/>
            <w:gridSpan w:val="3"/>
            <w:tcBorders>
              <w:right w:val="single" w:sz="4" w:space="0" w:color="auto"/>
            </w:tcBorders>
            <w:shd w:val="pct30" w:color="FFFF00" w:fill="auto"/>
          </w:tcPr>
          <w:p w14:paraId="42398B96" w14:textId="7871A329" w:rsidR="00DC4F7C" w:rsidRPr="00276DDD" w:rsidRDefault="00DC4F7C" w:rsidP="00DC4F7C">
            <w:pPr>
              <w:pStyle w:val="CRCoverPage"/>
              <w:spacing w:after="0"/>
              <w:ind w:left="99"/>
              <w:rPr>
                <w:noProof/>
              </w:rPr>
            </w:pPr>
          </w:p>
        </w:tc>
      </w:tr>
      <w:tr w:rsidR="00DC4F7C" w:rsidRPr="00626ABD" w14:paraId="446DDBAC" w14:textId="77777777" w:rsidTr="00547111">
        <w:tc>
          <w:tcPr>
            <w:tcW w:w="2694" w:type="dxa"/>
            <w:gridSpan w:val="2"/>
            <w:tcBorders>
              <w:left w:val="single" w:sz="4" w:space="0" w:color="auto"/>
            </w:tcBorders>
          </w:tcPr>
          <w:p w14:paraId="678A1AA6" w14:textId="77777777" w:rsidR="00DC4F7C" w:rsidRPr="00276DDD" w:rsidRDefault="00DC4F7C" w:rsidP="00DC4F7C">
            <w:pPr>
              <w:pStyle w:val="CRCoverPage"/>
              <w:spacing w:after="0"/>
              <w:rPr>
                <w:b/>
                <w:i/>
                <w:noProof/>
              </w:rPr>
            </w:pPr>
            <w:r w:rsidRPr="00276DD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A4306D9" w14:textId="77777777" w:rsidR="00DC4F7C" w:rsidRPr="00276DDD" w:rsidRDefault="00DC4F7C" w:rsidP="00DC4F7C">
            <w:pPr>
              <w:pStyle w:val="CRCoverPage"/>
              <w:spacing w:after="0"/>
              <w:rPr>
                <w:noProof/>
              </w:rPr>
            </w:pPr>
            <w:r w:rsidRPr="00276DDD">
              <w:rPr>
                <w:noProof/>
              </w:rPr>
              <w:t xml:space="preserve"> Test specifications</w:t>
            </w:r>
          </w:p>
        </w:tc>
        <w:tc>
          <w:tcPr>
            <w:tcW w:w="3401" w:type="dxa"/>
            <w:gridSpan w:val="3"/>
            <w:tcBorders>
              <w:right w:val="single" w:sz="4" w:space="0" w:color="auto"/>
            </w:tcBorders>
            <w:shd w:val="pct30" w:color="FFFF00" w:fill="auto"/>
          </w:tcPr>
          <w:p w14:paraId="186A633D" w14:textId="3A8D5A86" w:rsidR="00DC4F7C" w:rsidRPr="00276DDD" w:rsidRDefault="00DC4F7C" w:rsidP="00DC4F7C">
            <w:pPr>
              <w:pStyle w:val="CRCoverPage"/>
              <w:spacing w:after="0"/>
              <w:ind w:left="99"/>
              <w:rPr>
                <w:noProof/>
              </w:rPr>
            </w:pPr>
          </w:p>
        </w:tc>
      </w:tr>
      <w:tr w:rsidR="00DC4F7C" w:rsidRPr="00626ABD" w14:paraId="55C714D2" w14:textId="77777777" w:rsidTr="00547111">
        <w:tc>
          <w:tcPr>
            <w:tcW w:w="2694" w:type="dxa"/>
            <w:gridSpan w:val="2"/>
            <w:tcBorders>
              <w:left w:val="single" w:sz="4" w:space="0" w:color="auto"/>
            </w:tcBorders>
          </w:tcPr>
          <w:p w14:paraId="45913E62" w14:textId="77777777" w:rsidR="00DC4F7C" w:rsidRPr="00276DDD" w:rsidRDefault="00DC4F7C" w:rsidP="00DC4F7C">
            <w:pPr>
              <w:pStyle w:val="CRCoverPage"/>
              <w:spacing w:after="0"/>
              <w:rPr>
                <w:b/>
                <w:i/>
                <w:noProof/>
              </w:rPr>
            </w:pPr>
            <w:r w:rsidRPr="00276DD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B4FF921" w14:textId="77777777" w:rsidR="00DC4F7C" w:rsidRPr="00276DDD" w:rsidRDefault="00DC4F7C" w:rsidP="00DC4F7C">
            <w:pPr>
              <w:pStyle w:val="CRCoverPage"/>
              <w:spacing w:after="0"/>
              <w:rPr>
                <w:noProof/>
              </w:rPr>
            </w:pPr>
            <w:r w:rsidRPr="00276DDD">
              <w:rPr>
                <w:noProof/>
              </w:rPr>
              <w:t xml:space="preserve"> O&amp;M Specifications</w:t>
            </w:r>
          </w:p>
        </w:tc>
        <w:tc>
          <w:tcPr>
            <w:tcW w:w="3401" w:type="dxa"/>
            <w:gridSpan w:val="3"/>
            <w:tcBorders>
              <w:right w:val="single" w:sz="4" w:space="0" w:color="auto"/>
            </w:tcBorders>
            <w:shd w:val="pct30" w:color="FFFF00" w:fill="auto"/>
          </w:tcPr>
          <w:p w14:paraId="66152F5E" w14:textId="5BD69F9E" w:rsidR="00DC4F7C" w:rsidRPr="00276DDD" w:rsidRDefault="00DC4F7C" w:rsidP="00DC4F7C">
            <w:pPr>
              <w:pStyle w:val="CRCoverPage"/>
              <w:spacing w:after="0"/>
              <w:ind w:left="99"/>
              <w:rPr>
                <w:noProof/>
              </w:rPr>
            </w:pPr>
          </w:p>
        </w:tc>
      </w:tr>
      <w:tr w:rsidR="00DC4F7C" w:rsidRPr="00626ABD" w14:paraId="60DF82CC" w14:textId="77777777" w:rsidTr="008863B9">
        <w:tc>
          <w:tcPr>
            <w:tcW w:w="2694" w:type="dxa"/>
            <w:gridSpan w:val="2"/>
            <w:tcBorders>
              <w:left w:val="single" w:sz="4" w:space="0" w:color="auto"/>
            </w:tcBorders>
          </w:tcPr>
          <w:p w14:paraId="517696CD" w14:textId="77777777" w:rsidR="00DC4F7C" w:rsidRPr="00276DDD"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276DDD" w:rsidRDefault="00DC4F7C" w:rsidP="00DC4F7C">
            <w:pPr>
              <w:pStyle w:val="CRCoverPage"/>
              <w:spacing w:after="0"/>
              <w:rPr>
                <w:noProof/>
              </w:rPr>
            </w:pPr>
          </w:p>
        </w:tc>
      </w:tr>
      <w:tr w:rsidR="00DC4F7C" w14:paraId="556B87B6" w14:textId="77777777" w:rsidTr="008863B9">
        <w:tc>
          <w:tcPr>
            <w:tcW w:w="2694" w:type="dxa"/>
            <w:gridSpan w:val="2"/>
            <w:tcBorders>
              <w:left w:val="single" w:sz="4" w:space="0" w:color="auto"/>
              <w:bottom w:val="single" w:sz="4" w:space="0" w:color="auto"/>
            </w:tcBorders>
          </w:tcPr>
          <w:p w14:paraId="79A9C411" w14:textId="77777777" w:rsidR="00DC4F7C" w:rsidRPr="00276DDD" w:rsidRDefault="00DC4F7C" w:rsidP="00DC4F7C">
            <w:pPr>
              <w:pStyle w:val="CRCoverPage"/>
              <w:tabs>
                <w:tab w:val="right" w:pos="2184"/>
              </w:tabs>
              <w:spacing w:after="0"/>
              <w:rPr>
                <w:b/>
                <w:i/>
                <w:noProof/>
              </w:rPr>
            </w:pPr>
            <w:r w:rsidRPr="00276DD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276DDD" w:rsidRDefault="00DC4F7C" w:rsidP="00DC4F7C">
            <w:pPr>
              <w:pStyle w:val="CRCoverPage"/>
              <w:spacing w:after="0"/>
              <w:ind w:left="100"/>
              <w:rPr>
                <w:noProof/>
              </w:rPr>
            </w:pPr>
          </w:p>
        </w:tc>
      </w:tr>
      <w:tr w:rsidR="00DC4F7C" w:rsidRPr="008863B9" w14:paraId="45BFE792" w14:textId="77777777" w:rsidTr="008863B9">
        <w:tc>
          <w:tcPr>
            <w:tcW w:w="2694" w:type="dxa"/>
            <w:gridSpan w:val="2"/>
            <w:tcBorders>
              <w:top w:val="single" w:sz="4" w:space="0" w:color="auto"/>
              <w:bottom w:val="single" w:sz="4" w:space="0" w:color="auto"/>
            </w:tcBorders>
          </w:tcPr>
          <w:p w14:paraId="194242DD" w14:textId="77777777" w:rsidR="00DC4F7C" w:rsidRPr="00276DDD"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276DDD" w:rsidRDefault="00DC4F7C" w:rsidP="00DC4F7C">
            <w:pPr>
              <w:pStyle w:val="CRCoverPage"/>
              <w:spacing w:after="0"/>
              <w:ind w:left="100"/>
              <w:rPr>
                <w:noProof/>
                <w:sz w:val="8"/>
                <w:szCs w:val="8"/>
              </w:rPr>
            </w:pPr>
          </w:p>
        </w:tc>
      </w:tr>
      <w:tr w:rsidR="00C12E4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12E41" w:rsidRPr="00276DDD" w:rsidRDefault="00C12E41" w:rsidP="00C12E41">
            <w:pPr>
              <w:pStyle w:val="CRCoverPage"/>
              <w:tabs>
                <w:tab w:val="right" w:pos="2184"/>
              </w:tabs>
              <w:spacing w:after="0"/>
              <w:rPr>
                <w:b/>
                <w:i/>
                <w:noProof/>
              </w:rPr>
            </w:pPr>
            <w:r w:rsidRPr="00276DD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4BE1A0" w:rsidR="00C12E41" w:rsidRPr="00276DDD" w:rsidRDefault="00C12E41" w:rsidP="00C12E41">
            <w:pPr>
              <w:pStyle w:val="CRCoverPage"/>
              <w:spacing w:after="0"/>
              <w:ind w:left="100"/>
              <w:rPr>
                <w:iCs/>
                <w:noProof/>
              </w:rPr>
            </w:pPr>
            <w:r w:rsidRPr="004A1CBE">
              <w:rPr>
                <w:iCs/>
                <w:noProof/>
              </w:rPr>
              <w:t>This is an update of R5-2</w:t>
            </w:r>
            <w:r>
              <w:rPr>
                <w:iCs/>
                <w:noProof/>
              </w:rPr>
              <w:t>331</w:t>
            </w:r>
            <w:r>
              <w:rPr>
                <w:iCs/>
                <w:noProof/>
              </w:rPr>
              <w:t>24</w:t>
            </w:r>
            <w:r w:rsidRPr="004A1CBE">
              <w:rPr>
                <w:iCs/>
                <w:noProof/>
              </w:rPr>
              <w:t xml:space="preserve"> and the outcome of </w:t>
            </w:r>
            <w:r>
              <w:rPr>
                <w:iCs/>
                <w:noProof/>
              </w:rPr>
              <w:t>1</w:t>
            </w:r>
            <w:r w:rsidRPr="004A1CBE">
              <w:rPr>
                <w:iCs/>
                <w:noProof/>
              </w:rPr>
              <w:t xml:space="preserve">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52B80E" w14:textId="77777777" w:rsidR="00705E1D" w:rsidRPr="00C25BC1" w:rsidRDefault="00705E1D" w:rsidP="00705E1D">
      <w:pPr>
        <w:pStyle w:val="Heading5"/>
      </w:pPr>
      <w:r w:rsidRPr="00C25BC1">
        <w:lastRenderedPageBreak/>
        <w:t>8.2.2.8.2</w:t>
      </w:r>
      <w:r w:rsidRPr="00C25BC1">
        <w:tab/>
        <w:t>Bearer Modification / Handling for bearer type change with security key change / NR-DC</w:t>
      </w:r>
    </w:p>
    <w:p w14:paraId="206BAE28" w14:textId="77777777" w:rsidR="00705E1D" w:rsidRPr="00C25BC1" w:rsidRDefault="00705E1D" w:rsidP="00705E1D">
      <w:pPr>
        <w:pStyle w:val="H6"/>
      </w:pPr>
      <w:r w:rsidRPr="00C25BC1">
        <w:t>8.2.2.8.2.1</w:t>
      </w:r>
      <w:r w:rsidRPr="00C25BC1">
        <w:tab/>
        <w:t>Test Purpose (TP)</w:t>
      </w:r>
    </w:p>
    <w:p w14:paraId="5E04E96E" w14:textId="77777777" w:rsidR="00705E1D" w:rsidRPr="00C25BC1" w:rsidRDefault="00705E1D" w:rsidP="00705E1D">
      <w:pPr>
        <w:pStyle w:val="H6"/>
      </w:pPr>
      <w:r w:rsidRPr="00C25BC1">
        <w:t>(1)</w:t>
      </w:r>
    </w:p>
    <w:p w14:paraId="7D7C03F0" w14:textId="77777777" w:rsidR="00705E1D" w:rsidRPr="00C25BC1" w:rsidRDefault="00705E1D" w:rsidP="00705E1D">
      <w:pPr>
        <w:pStyle w:val="PL"/>
        <w:rPr>
          <w:noProof w:val="0"/>
        </w:rPr>
      </w:pPr>
      <w:r w:rsidRPr="00C25BC1">
        <w:rPr>
          <w:b/>
          <w:bCs/>
          <w:noProof w:val="0"/>
        </w:rPr>
        <w:t xml:space="preserve">with </w:t>
      </w:r>
      <w:r w:rsidRPr="00C25BC1">
        <w:rPr>
          <w:noProof w:val="0"/>
        </w:rPr>
        <w:t>{ UE in NR RRC_CONNECTED state with NR-DC }</w:t>
      </w:r>
    </w:p>
    <w:p w14:paraId="19B00C5F" w14:textId="77777777" w:rsidR="00705E1D" w:rsidRPr="00C25BC1" w:rsidRDefault="00705E1D" w:rsidP="00705E1D">
      <w:pPr>
        <w:pStyle w:val="PL"/>
        <w:rPr>
          <w:noProof w:val="0"/>
        </w:rPr>
      </w:pPr>
      <w:r w:rsidRPr="00C25BC1">
        <w:rPr>
          <w:b/>
          <w:bCs/>
          <w:noProof w:val="0"/>
        </w:rPr>
        <w:t>ensure that</w:t>
      </w:r>
      <w:r w:rsidRPr="00C25BC1">
        <w:rPr>
          <w:noProof w:val="0"/>
        </w:rPr>
        <w:t xml:space="preserve"> {</w:t>
      </w:r>
    </w:p>
    <w:p w14:paraId="11D7477F" w14:textId="77777777" w:rsidR="00705E1D" w:rsidRPr="00C25BC1" w:rsidRDefault="00705E1D" w:rsidP="00705E1D">
      <w:pPr>
        <w:pStyle w:val="PL"/>
        <w:rPr>
          <w:noProof w:val="0"/>
        </w:rPr>
      </w:pPr>
      <w:r w:rsidRPr="00C25BC1">
        <w:rPr>
          <w:b/>
          <w:bCs/>
          <w:noProof w:val="0"/>
        </w:rPr>
        <w:t xml:space="preserve">  when</w:t>
      </w:r>
      <w:r w:rsidRPr="00C25BC1">
        <w:rPr>
          <w:noProof w:val="0"/>
        </w:rPr>
        <w:t xml:space="preserve"> { UE receives an RRCReconfiguration message to modify the SN terminated SCG DRB to MN terminated SCG DRB with security key change to kgNB }</w:t>
      </w:r>
    </w:p>
    <w:p w14:paraId="0ADE8258" w14:textId="77777777" w:rsidR="00705E1D" w:rsidRPr="00C25BC1" w:rsidRDefault="00705E1D" w:rsidP="00705E1D">
      <w:pPr>
        <w:pStyle w:val="PL"/>
        <w:rPr>
          <w:noProof w:val="0"/>
        </w:rPr>
      </w:pPr>
      <w:r w:rsidRPr="00C25BC1">
        <w:rPr>
          <w:b/>
          <w:bCs/>
          <w:noProof w:val="0"/>
        </w:rPr>
        <w:t xml:space="preserve">    then </w:t>
      </w:r>
      <w:r w:rsidRPr="00C25BC1">
        <w:rPr>
          <w:noProof w:val="0"/>
        </w:rPr>
        <w:t>{ UE reconfigures the DRB and sends an RRCReconfigurationComplete message }</w:t>
      </w:r>
    </w:p>
    <w:p w14:paraId="153B2E15" w14:textId="77777777" w:rsidR="00705E1D" w:rsidRPr="00C25BC1" w:rsidRDefault="00705E1D" w:rsidP="00705E1D">
      <w:pPr>
        <w:pStyle w:val="PL"/>
        <w:rPr>
          <w:noProof w:val="0"/>
        </w:rPr>
      </w:pPr>
      <w:r w:rsidRPr="00C25BC1">
        <w:rPr>
          <w:noProof w:val="0"/>
        </w:rPr>
        <w:t xml:space="preserve">            }</w:t>
      </w:r>
    </w:p>
    <w:p w14:paraId="1A639361" w14:textId="77777777" w:rsidR="00705E1D" w:rsidRPr="00C25BC1" w:rsidRDefault="00705E1D" w:rsidP="00705E1D">
      <w:pPr>
        <w:pStyle w:val="PL"/>
        <w:rPr>
          <w:noProof w:val="0"/>
        </w:rPr>
      </w:pPr>
    </w:p>
    <w:p w14:paraId="7919A91B" w14:textId="77777777" w:rsidR="00705E1D" w:rsidRPr="00C25BC1" w:rsidRDefault="00705E1D" w:rsidP="00705E1D">
      <w:pPr>
        <w:pStyle w:val="H6"/>
      </w:pPr>
      <w:r w:rsidRPr="00C25BC1">
        <w:t>(2)</w:t>
      </w:r>
    </w:p>
    <w:p w14:paraId="68796BD7" w14:textId="77777777" w:rsidR="00705E1D" w:rsidRPr="00C25BC1" w:rsidRDefault="00705E1D" w:rsidP="00705E1D">
      <w:pPr>
        <w:pStyle w:val="PL"/>
        <w:rPr>
          <w:noProof w:val="0"/>
        </w:rPr>
      </w:pPr>
      <w:r w:rsidRPr="00C25BC1">
        <w:rPr>
          <w:b/>
          <w:bCs/>
          <w:noProof w:val="0"/>
        </w:rPr>
        <w:t xml:space="preserve">with </w:t>
      </w:r>
      <w:r w:rsidRPr="00C25BC1">
        <w:rPr>
          <w:noProof w:val="0"/>
        </w:rPr>
        <w:t>{ UE in NR RRC_CONNECTED state with NR-DC and MN terminated SCG DRB established with security key KgNB }</w:t>
      </w:r>
    </w:p>
    <w:p w14:paraId="152AFAD7" w14:textId="77777777" w:rsidR="00705E1D" w:rsidRPr="00C25BC1" w:rsidRDefault="00705E1D" w:rsidP="00705E1D">
      <w:pPr>
        <w:pStyle w:val="PL"/>
        <w:rPr>
          <w:noProof w:val="0"/>
        </w:rPr>
      </w:pPr>
      <w:r w:rsidRPr="00C25BC1">
        <w:rPr>
          <w:b/>
          <w:bCs/>
          <w:noProof w:val="0"/>
        </w:rPr>
        <w:t xml:space="preserve">ensure that </w:t>
      </w:r>
      <w:r w:rsidRPr="00C25BC1">
        <w:rPr>
          <w:noProof w:val="0"/>
        </w:rPr>
        <w:t>{</w:t>
      </w:r>
    </w:p>
    <w:p w14:paraId="2CE5B484" w14:textId="77777777" w:rsidR="00705E1D" w:rsidRPr="00C25BC1" w:rsidRDefault="00705E1D" w:rsidP="00705E1D">
      <w:pPr>
        <w:pStyle w:val="PL"/>
        <w:rPr>
          <w:noProof w:val="0"/>
        </w:rPr>
      </w:pPr>
      <w:r w:rsidRPr="00C25BC1">
        <w:rPr>
          <w:b/>
          <w:bCs/>
          <w:noProof w:val="0"/>
        </w:rPr>
        <w:t xml:space="preserve">  when</w:t>
      </w:r>
      <w:r w:rsidRPr="00C25BC1">
        <w:rPr>
          <w:noProof w:val="0"/>
        </w:rPr>
        <w:t xml:space="preserve"> { UE receives an RRCReconfiguration message to modify the MN terminated SCG DRB to SN terminated Split DRB with security key change to s-KgNB }</w:t>
      </w:r>
    </w:p>
    <w:p w14:paraId="034AFE74" w14:textId="77777777" w:rsidR="00705E1D" w:rsidRPr="00C25BC1" w:rsidRDefault="00705E1D" w:rsidP="00705E1D">
      <w:pPr>
        <w:pStyle w:val="PL"/>
        <w:rPr>
          <w:noProof w:val="0"/>
        </w:rPr>
      </w:pPr>
      <w:r w:rsidRPr="00C25BC1">
        <w:rPr>
          <w:b/>
          <w:bCs/>
          <w:noProof w:val="0"/>
        </w:rPr>
        <w:t xml:space="preserve">    then</w:t>
      </w:r>
      <w:r w:rsidRPr="00C25BC1">
        <w:rPr>
          <w:noProof w:val="0"/>
        </w:rPr>
        <w:t xml:space="preserve"> { UE reconfigures the DRB and sends an RRCReconfigurationComplete message }</w:t>
      </w:r>
    </w:p>
    <w:p w14:paraId="6F105B17" w14:textId="77777777" w:rsidR="00705E1D" w:rsidRPr="00C25BC1" w:rsidRDefault="00705E1D" w:rsidP="00705E1D">
      <w:pPr>
        <w:pStyle w:val="PL"/>
        <w:rPr>
          <w:noProof w:val="0"/>
        </w:rPr>
      </w:pPr>
      <w:r w:rsidRPr="00C25BC1">
        <w:rPr>
          <w:noProof w:val="0"/>
        </w:rPr>
        <w:t xml:space="preserve">            }</w:t>
      </w:r>
    </w:p>
    <w:p w14:paraId="61836EFA" w14:textId="77777777" w:rsidR="00705E1D" w:rsidRPr="00C25BC1" w:rsidRDefault="00705E1D" w:rsidP="00705E1D">
      <w:pPr>
        <w:pStyle w:val="PL"/>
        <w:rPr>
          <w:noProof w:val="0"/>
        </w:rPr>
      </w:pPr>
    </w:p>
    <w:p w14:paraId="0A4553B3" w14:textId="77777777" w:rsidR="00705E1D" w:rsidRPr="00C25BC1" w:rsidRDefault="00705E1D" w:rsidP="00705E1D">
      <w:pPr>
        <w:pStyle w:val="H6"/>
      </w:pPr>
      <w:r w:rsidRPr="00C25BC1">
        <w:t>(3)</w:t>
      </w:r>
    </w:p>
    <w:p w14:paraId="20A8BC91" w14:textId="77777777" w:rsidR="00705E1D" w:rsidRPr="00C25BC1" w:rsidRDefault="00705E1D" w:rsidP="00705E1D">
      <w:pPr>
        <w:pStyle w:val="PL"/>
        <w:rPr>
          <w:noProof w:val="0"/>
        </w:rPr>
      </w:pPr>
      <w:r w:rsidRPr="00C25BC1">
        <w:rPr>
          <w:b/>
          <w:bCs/>
          <w:noProof w:val="0"/>
        </w:rPr>
        <w:t xml:space="preserve">with </w:t>
      </w:r>
      <w:r w:rsidRPr="00C25BC1">
        <w:rPr>
          <w:noProof w:val="0"/>
        </w:rPr>
        <w:t>{ UE in RRC_CONNECTED state with NR-DC and SN terminated Split DRB established with security key s-KgNB }</w:t>
      </w:r>
    </w:p>
    <w:p w14:paraId="0456C58B" w14:textId="77777777" w:rsidR="00705E1D" w:rsidRPr="00C25BC1" w:rsidRDefault="00705E1D" w:rsidP="00705E1D">
      <w:pPr>
        <w:pStyle w:val="PL"/>
        <w:rPr>
          <w:noProof w:val="0"/>
        </w:rPr>
      </w:pPr>
      <w:r w:rsidRPr="00C25BC1">
        <w:rPr>
          <w:b/>
          <w:bCs/>
          <w:noProof w:val="0"/>
        </w:rPr>
        <w:t>ensure that</w:t>
      </w:r>
      <w:r w:rsidRPr="00C25BC1">
        <w:rPr>
          <w:noProof w:val="0"/>
        </w:rPr>
        <w:t xml:space="preserve"> {</w:t>
      </w:r>
    </w:p>
    <w:p w14:paraId="0FE5282F" w14:textId="77777777" w:rsidR="00705E1D" w:rsidRPr="00C25BC1" w:rsidRDefault="00705E1D" w:rsidP="00705E1D">
      <w:pPr>
        <w:pStyle w:val="PL"/>
        <w:rPr>
          <w:noProof w:val="0"/>
        </w:rPr>
      </w:pPr>
      <w:r w:rsidRPr="00C25BC1">
        <w:rPr>
          <w:b/>
          <w:bCs/>
          <w:noProof w:val="0"/>
        </w:rPr>
        <w:t xml:space="preserve">  when</w:t>
      </w:r>
      <w:r w:rsidRPr="00C25BC1">
        <w:rPr>
          <w:noProof w:val="0"/>
        </w:rPr>
        <w:t xml:space="preserve"> { UE receives an RRCReconfiguration message to modify the SN terminated Split DRB to MN terminated Split DRB with security key change to KgNB }</w:t>
      </w:r>
    </w:p>
    <w:p w14:paraId="65435FE0" w14:textId="77777777" w:rsidR="00705E1D" w:rsidRPr="00C25BC1" w:rsidRDefault="00705E1D" w:rsidP="00705E1D">
      <w:pPr>
        <w:pStyle w:val="PL"/>
        <w:rPr>
          <w:noProof w:val="0"/>
        </w:rPr>
      </w:pPr>
      <w:r w:rsidRPr="00C25BC1">
        <w:rPr>
          <w:b/>
          <w:bCs/>
          <w:noProof w:val="0"/>
        </w:rPr>
        <w:t xml:space="preserve">    then</w:t>
      </w:r>
      <w:r w:rsidRPr="00C25BC1">
        <w:rPr>
          <w:noProof w:val="0"/>
        </w:rPr>
        <w:t xml:space="preserve"> { UE reconfigures the DRB and sends an RRCReconfigurationComplete message }</w:t>
      </w:r>
    </w:p>
    <w:p w14:paraId="64C1F52E" w14:textId="77777777" w:rsidR="00705E1D" w:rsidRPr="00C25BC1" w:rsidRDefault="00705E1D" w:rsidP="00705E1D">
      <w:pPr>
        <w:pStyle w:val="PL"/>
        <w:rPr>
          <w:noProof w:val="0"/>
        </w:rPr>
      </w:pPr>
      <w:r w:rsidRPr="00C25BC1">
        <w:rPr>
          <w:noProof w:val="0"/>
        </w:rPr>
        <w:t xml:space="preserve">            }</w:t>
      </w:r>
    </w:p>
    <w:p w14:paraId="7FE7D99F" w14:textId="77777777" w:rsidR="00705E1D" w:rsidRPr="00C25BC1" w:rsidRDefault="00705E1D" w:rsidP="00705E1D">
      <w:pPr>
        <w:pStyle w:val="PL"/>
        <w:rPr>
          <w:noProof w:val="0"/>
        </w:rPr>
      </w:pPr>
    </w:p>
    <w:p w14:paraId="7C94A8E3" w14:textId="77777777" w:rsidR="00705E1D" w:rsidRPr="00C25BC1" w:rsidRDefault="00705E1D" w:rsidP="00705E1D">
      <w:pPr>
        <w:pStyle w:val="H6"/>
      </w:pPr>
      <w:r w:rsidRPr="00C25BC1">
        <w:t>(4)</w:t>
      </w:r>
    </w:p>
    <w:p w14:paraId="6E1FFDAE" w14:textId="77777777" w:rsidR="00705E1D" w:rsidRPr="00C25BC1" w:rsidRDefault="00705E1D" w:rsidP="00705E1D">
      <w:pPr>
        <w:pStyle w:val="PL"/>
        <w:rPr>
          <w:noProof w:val="0"/>
        </w:rPr>
      </w:pPr>
      <w:r w:rsidRPr="00C25BC1">
        <w:rPr>
          <w:b/>
          <w:bCs/>
          <w:noProof w:val="0"/>
        </w:rPr>
        <w:t>with</w:t>
      </w:r>
      <w:r w:rsidRPr="00C25BC1">
        <w:rPr>
          <w:noProof w:val="0"/>
        </w:rPr>
        <w:t xml:space="preserve"> { UE in RRC_CONNECTED state with NR-DC and MN terminated Split DRB established with security key KgNB }</w:t>
      </w:r>
    </w:p>
    <w:p w14:paraId="5C53E7BB" w14:textId="77777777" w:rsidR="00705E1D" w:rsidRPr="00C25BC1" w:rsidRDefault="00705E1D" w:rsidP="00705E1D">
      <w:pPr>
        <w:pStyle w:val="PL"/>
        <w:rPr>
          <w:noProof w:val="0"/>
        </w:rPr>
      </w:pPr>
      <w:r w:rsidRPr="00C25BC1">
        <w:rPr>
          <w:b/>
          <w:bCs/>
          <w:noProof w:val="0"/>
        </w:rPr>
        <w:t>ensure that</w:t>
      </w:r>
      <w:r w:rsidRPr="00C25BC1">
        <w:rPr>
          <w:noProof w:val="0"/>
        </w:rPr>
        <w:t xml:space="preserve"> {</w:t>
      </w:r>
    </w:p>
    <w:p w14:paraId="19EDE3F3" w14:textId="77777777" w:rsidR="00705E1D" w:rsidRPr="00C25BC1" w:rsidRDefault="00705E1D" w:rsidP="00705E1D">
      <w:pPr>
        <w:pStyle w:val="PL"/>
        <w:rPr>
          <w:noProof w:val="0"/>
        </w:rPr>
      </w:pPr>
      <w:r w:rsidRPr="00C25BC1">
        <w:rPr>
          <w:b/>
          <w:bCs/>
          <w:noProof w:val="0"/>
        </w:rPr>
        <w:t xml:space="preserve">  when</w:t>
      </w:r>
      <w:r w:rsidRPr="00C25BC1">
        <w:rPr>
          <w:noProof w:val="0"/>
        </w:rPr>
        <w:t xml:space="preserve"> { UE receives an RRCReconfiguration message to modify the MN terminated Split DRB to SN terminated MCG DRB with security key change to s-KgNB }</w:t>
      </w:r>
    </w:p>
    <w:p w14:paraId="564EB426" w14:textId="77777777" w:rsidR="00705E1D" w:rsidRPr="00C25BC1" w:rsidRDefault="00705E1D" w:rsidP="00705E1D">
      <w:pPr>
        <w:pStyle w:val="PL"/>
        <w:rPr>
          <w:noProof w:val="0"/>
        </w:rPr>
      </w:pPr>
      <w:r w:rsidRPr="00C25BC1">
        <w:rPr>
          <w:b/>
          <w:bCs/>
          <w:noProof w:val="0"/>
        </w:rPr>
        <w:t xml:space="preserve">    then</w:t>
      </w:r>
      <w:r w:rsidRPr="00C25BC1">
        <w:rPr>
          <w:noProof w:val="0"/>
        </w:rPr>
        <w:t xml:space="preserve"> { UE reconfigures the DRB and sends an RRCReconfigurationComplete message }</w:t>
      </w:r>
    </w:p>
    <w:p w14:paraId="2461EB99" w14:textId="77777777" w:rsidR="00705E1D" w:rsidRPr="00C25BC1" w:rsidRDefault="00705E1D" w:rsidP="00705E1D">
      <w:pPr>
        <w:pStyle w:val="PL"/>
        <w:rPr>
          <w:noProof w:val="0"/>
        </w:rPr>
      </w:pPr>
      <w:r w:rsidRPr="00C25BC1">
        <w:rPr>
          <w:noProof w:val="0"/>
        </w:rPr>
        <w:t xml:space="preserve">            }</w:t>
      </w:r>
    </w:p>
    <w:p w14:paraId="5B982598" w14:textId="77777777" w:rsidR="00705E1D" w:rsidRPr="00C25BC1" w:rsidRDefault="00705E1D" w:rsidP="00705E1D">
      <w:pPr>
        <w:pStyle w:val="PL"/>
        <w:rPr>
          <w:noProof w:val="0"/>
        </w:rPr>
      </w:pPr>
    </w:p>
    <w:p w14:paraId="76E73053" w14:textId="77777777" w:rsidR="00705E1D" w:rsidRPr="00C25BC1" w:rsidRDefault="00705E1D" w:rsidP="00705E1D">
      <w:pPr>
        <w:pStyle w:val="H6"/>
      </w:pPr>
      <w:r w:rsidRPr="00C25BC1">
        <w:t>(5)</w:t>
      </w:r>
    </w:p>
    <w:p w14:paraId="1E35E6E0" w14:textId="77777777" w:rsidR="00705E1D" w:rsidRPr="00C25BC1" w:rsidRDefault="00705E1D" w:rsidP="00705E1D">
      <w:pPr>
        <w:pStyle w:val="PL"/>
        <w:rPr>
          <w:noProof w:val="0"/>
        </w:rPr>
      </w:pPr>
      <w:r w:rsidRPr="00C25BC1">
        <w:rPr>
          <w:b/>
          <w:bCs/>
          <w:noProof w:val="0"/>
        </w:rPr>
        <w:t xml:space="preserve">with </w:t>
      </w:r>
      <w:r w:rsidRPr="00C25BC1">
        <w:rPr>
          <w:noProof w:val="0"/>
        </w:rPr>
        <w:t>{ UE in RRC_CONNECTED state with NR-DC and SN terminated MCG DRB established with security key s-KgNB }</w:t>
      </w:r>
    </w:p>
    <w:p w14:paraId="14E6E9A2" w14:textId="77777777" w:rsidR="00705E1D" w:rsidRPr="00C25BC1" w:rsidRDefault="00705E1D" w:rsidP="00705E1D">
      <w:pPr>
        <w:pStyle w:val="PL"/>
        <w:rPr>
          <w:noProof w:val="0"/>
        </w:rPr>
      </w:pPr>
      <w:r w:rsidRPr="00C25BC1">
        <w:rPr>
          <w:b/>
          <w:bCs/>
          <w:noProof w:val="0"/>
        </w:rPr>
        <w:t>ensure that</w:t>
      </w:r>
      <w:r w:rsidRPr="00C25BC1">
        <w:rPr>
          <w:noProof w:val="0"/>
        </w:rPr>
        <w:t xml:space="preserve"> {</w:t>
      </w:r>
    </w:p>
    <w:p w14:paraId="799D9F8D" w14:textId="77777777" w:rsidR="00705E1D" w:rsidRPr="00C25BC1" w:rsidRDefault="00705E1D" w:rsidP="00705E1D">
      <w:pPr>
        <w:pStyle w:val="PL"/>
        <w:rPr>
          <w:noProof w:val="0"/>
        </w:rPr>
      </w:pPr>
      <w:r w:rsidRPr="00C25BC1">
        <w:rPr>
          <w:b/>
          <w:bCs/>
          <w:noProof w:val="0"/>
        </w:rPr>
        <w:t xml:space="preserve">  when</w:t>
      </w:r>
      <w:r w:rsidRPr="00C25BC1">
        <w:rPr>
          <w:noProof w:val="0"/>
        </w:rPr>
        <w:t xml:space="preserve"> { UE receives an RRCReconfiguration message to modify the SN terminated MCG DRB to MN terminated MCG DRB with security key change to KgNB }</w:t>
      </w:r>
    </w:p>
    <w:p w14:paraId="2EFECACD" w14:textId="77777777" w:rsidR="00705E1D" w:rsidRPr="00C25BC1" w:rsidRDefault="00705E1D" w:rsidP="00705E1D">
      <w:pPr>
        <w:pStyle w:val="PL"/>
        <w:rPr>
          <w:noProof w:val="0"/>
        </w:rPr>
      </w:pPr>
      <w:r w:rsidRPr="00C25BC1">
        <w:rPr>
          <w:b/>
          <w:bCs/>
          <w:noProof w:val="0"/>
        </w:rPr>
        <w:t xml:space="preserve">    then</w:t>
      </w:r>
      <w:r w:rsidRPr="00C25BC1">
        <w:rPr>
          <w:noProof w:val="0"/>
        </w:rPr>
        <w:t xml:space="preserve"> { UE reconfigures the DRB and sends an RRCReconfigurationComplete message }</w:t>
      </w:r>
    </w:p>
    <w:p w14:paraId="7FB6E792" w14:textId="77777777" w:rsidR="00705E1D" w:rsidRPr="00C25BC1" w:rsidRDefault="00705E1D" w:rsidP="00705E1D">
      <w:pPr>
        <w:pStyle w:val="PL"/>
        <w:rPr>
          <w:noProof w:val="0"/>
        </w:rPr>
      </w:pPr>
      <w:r w:rsidRPr="00C25BC1">
        <w:rPr>
          <w:noProof w:val="0"/>
        </w:rPr>
        <w:t xml:space="preserve">            }</w:t>
      </w:r>
    </w:p>
    <w:p w14:paraId="26DEC8B9" w14:textId="77777777" w:rsidR="00705E1D" w:rsidRPr="00C25BC1" w:rsidRDefault="00705E1D" w:rsidP="00705E1D">
      <w:pPr>
        <w:pStyle w:val="PL"/>
        <w:rPr>
          <w:noProof w:val="0"/>
        </w:rPr>
      </w:pPr>
    </w:p>
    <w:p w14:paraId="4BC71E46" w14:textId="77777777" w:rsidR="00705E1D" w:rsidRPr="00C25BC1" w:rsidRDefault="00705E1D" w:rsidP="00705E1D">
      <w:pPr>
        <w:pStyle w:val="H6"/>
      </w:pPr>
      <w:r w:rsidRPr="00C25BC1">
        <w:t>(6)</w:t>
      </w:r>
    </w:p>
    <w:p w14:paraId="30E13EB2" w14:textId="77777777" w:rsidR="00705E1D" w:rsidRPr="00C25BC1" w:rsidRDefault="00705E1D" w:rsidP="00705E1D">
      <w:pPr>
        <w:pStyle w:val="PL"/>
        <w:rPr>
          <w:noProof w:val="0"/>
        </w:rPr>
      </w:pPr>
      <w:r w:rsidRPr="00C25BC1">
        <w:rPr>
          <w:b/>
          <w:bCs/>
          <w:noProof w:val="0"/>
        </w:rPr>
        <w:t xml:space="preserve">with </w:t>
      </w:r>
      <w:r w:rsidRPr="00C25BC1">
        <w:rPr>
          <w:noProof w:val="0"/>
        </w:rPr>
        <w:t>{ UE in RRC_CONNECTED state with NR-DC and MN terminated MCG DRB established with security key KgNB }</w:t>
      </w:r>
    </w:p>
    <w:p w14:paraId="4C2EEF48" w14:textId="77777777" w:rsidR="00705E1D" w:rsidRPr="00C25BC1" w:rsidRDefault="00705E1D" w:rsidP="00705E1D">
      <w:pPr>
        <w:pStyle w:val="PL"/>
        <w:rPr>
          <w:noProof w:val="0"/>
        </w:rPr>
      </w:pPr>
      <w:r w:rsidRPr="00C25BC1">
        <w:rPr>
          <w:b/>
          <w:bCs/>
          <w:noProof w:val="0"/>
        </w:rPr>
        <w:t>ensure that</w:t>
      </w:r>
      <w:r w:rsidRPr="00C25BC1">
        <w:rPr>
          <w:noProof w:val="0"/>
        </w:rPr>
        <w:t xml:space="preserve"> {</w:t>
      </w:r>
    </w:p>
    <w:p w14:paraId="3F9E74F9" w14:textId="77777777" w:rsidR="00705E1D" w:rsidRPr="00C25BC1" w:rsidRDefault="00705E1D" w:rsidP="00705E1D">
      <w:pPr>
        <w:pStyle w:val="PL"/>
        <w:rPr>
          <w:noProof w:val="0"/>
        </w:rPr>
      </w:pPr>
      <w:r w:rsidRPr="00C25BC1">
        <w:rPr>
          <w:b/>
          <w:bCs/>
          <w:noProof w:val="0"/>
        </w:rPr>
        <w:t xml:space="preserve">  when</w:t>
      </w:r>
      <w:r w:rsidRPr="00C25BC1">
        <w:rPr>
          <w:noProof w:val="0"/>
        </w:rPr>
        <w:t xml:space="preserve"> { UE receives an RRCReconfiguration message to modify the MN terminated MCG DRB to SN terminated Split DRB with security key change to s-KgNB }</w:t>
      </w:r>
    </w:p>
    <w:p w14:paraId="3CFA49CD" w14:textId="77777777" w:rsidR="00705E1D" w:rsidRPr="00C25BC1" w:rsidRDefault="00705E1D" w:rsidP="00705E1D">
      <w:pPr>
        <w:pStyle w:val="PL"/>
        <w:rPr>
          <w:noProof w:val="0"/>
        </w:rPr>
      </w:pPr>
      <w:r w:rsidRPr="00C25BC1">
        <w:rPr>
          <w:b/>
          <w:bCs/>
          <w:noProof w:val="0"/>
        </w:rPr>
        <w:t xml:space="preserve">    then</w:t>
      </w:r>
      <w:r w:rsidRPr="00C25BC1">
        <w:rPr>
          <w:noProof w:val="0"/>
        </w:rPr>
        <w:t xml:space="preserve"> { UE reconfigures the DRB and sends an RRCReconfigurationComplete message }</w:t>
      </w:r>
    </w:p>
    <w:p w14:paraId="68EE130A" w14:textId="77777777" w:rsidR="00705E1D" w:rsidRPr="00C25BC1" w:rsidRDefault="00705E1D" w:rsidP="00705E1D">
      <w:pPr>
        <w:pStyle w:val="PL"/>
        <w:rPr>
          <w:noProof w:val="0"/>
        </w:rPr>
      </w:pPr>
      <w:r w:rsidRPr="00C25BC1">
        <w:rPr>
          <w:noProof w:val="0"/>
        </w:rPr>
        <w:t xml:space="preserve">            }</w:t>
      </w:r>
    </w:p>
    <w:p w14:paraId="105D511C" w14:textId="77777777" w:rsidR="00705E1D" w:rsidRPr="00C25BC1" w:rsidRDefault="00705E1D" w:rsidP="00705E1D">
      <w:pPr>
        <w:pStyle w:val="PL"/>
        <w:rPr>
          <w:noProof w:val="0"/>
        </w:rPr>
      </w:pPr>
    </w:p>
    <w:p w14:paraId="66FD56EB" w14:textId="77777777" w:rsidR="00705E1D" w:rsidRPr="00C25BC1" w:rsidRDefault="00705E1D" w:rsidP="00705E1D">
      <w:pPr>
        <w:pStyle w:val="H6"/>
      </w:pPr>
      <w:r w:rsidRPr="00C25BC1">
        <w:t>(7)</w:t>
      </w:r>
    </w:p>
    <w:p w14:paraId="1FFC549B" w14:textId="77777777" w:rsidR="00705E1D" w:rsidRPr="00C25BC1" w:rsidRDefault="00705E1D" w:rsidP="00705E1D">
      <w:pPr>
        <w:pStyle w:val="PL"/>
        <w:rPr>
          <w:noProof w:val="0"/>
        </w:rPr>
      </w:pPr>
      <w:r w:rsidRPr="00C25BC1">
        <w:rPr>
          <w:b/>
          <w:bCs/>
          <w:noProof w:val="0"/>
        </w:rPr>
        <w:t xml:space="preserve">with </w:t>
      </w:r>
      <w:r w:rsidRPr="00C25BC1">
        <w:rPr>
          <w:noProof w:val="0"/>
        </w:rPr>
        <w:t>{ UE in RRC_CONNECTED state with NR-DC and SN terminated Split DRB established with security key s-KgNB }</w:t>
      </w:r>
    </w:p>
    <w:p w14:paraId="2E4692FB" w14:textId="77777777" w:rsidR="00705E1D" w:rsidRPr="00C25BC1" w:rsidRDefault="00705E1D" w:rsidP="00705E1D">
      <w:pPr>
        <w:pStyle w:val="PL"/>
        <w:rPr>
          <w:noProof w:val="0"/>
        </w:rPr>
      </w:pPr>
      <w:r w:rsidRPr="00C25BC1">
        <w:rPr>
          <w:b/>
          <w:bCs/>
          <w:noProof w:val="0"/>
        </w:rPr>
        <w:t>ensure that</w:t>
      </w:r>
      <w:r w:rsidRPr="00C25BC1">
        <w:rPr>
          <w:noProof w:val="0"/>
        </w:rPr>
        <w:t xml:space="preserve"> {</w:t>
      </w:r>
    </w:p>
    <w:p w14:paraId="64816466" w14:textId="77777777" w:rsidR="00705E1D" w:rsidRPr="00C25BC1" w:rsidRDefault="00705E1D" w:rsidP="00705E1D">
      <w:pPr>
        <w:pStyle w:val="PL"/>
        <w:rPr>
          <w:noProof w:val="0"/>
        </w:rPr>
      </w:pPr>
      <w:r w:rsidRPr="00C25BC1">
        <w:rPr>
          <w:b/>
          <w:bCs/>
          <w:noProof w:val="0"/>
        </w:rPr>
        <w:t xml:space="preserve">  when</w:t>
      </w:r>
      <w:r w:rsidRPr="00C25BC1">
        <w:rPr>
          <w:noProof w:val="0"/>
        </w:rPr>
        <w:t xml:space="preserve"> { UE receives an RRCReconfiguration message to modify the SN terminated Split DRB to MN terminated SCG DRB with security key change to KgNB }</w:t>
      </w:r>
    </w:p>
    <w:p w14:paraId="52F58641" w14:textId="77777777" w:rsidR="00705E1D" w:rsidRPr="00C25BC1" w:rsidRDefault="00705E1D" w:rsidP="00705E1D">
      <w:pPr>
        <w:pStyle w:val="PL"/>
        <w:rPr>
          <w:noProof w:val="0"/>
        </w:rPr>
      </w:pPr>
      <w:r w:rsidRPr="00C25BC1">
        <w:rPr>
          <w:b/>
          <w:bCs/>
          <w:noProof w:val="0"/>
        </w:rPr>
        <w:lastRenderedPageBreak/>
        <w:t xml:space="preserve">    then </w:t>
      </w:r>
      <w:r w:rsidRPr="00C25BC1">
        <w:rPr>
          <w:noProof w:val="0"/>
        </w:rPr>
        <w:t>{ UE reconfigures the DRB and sends an RRCReconfigurationComplete message }</w:t>
      </w:r>
    </w:p>
    <w:p w14:paraId="302C465A" w14:textId="77777777" w:rsidR="00705E1D" w:rsidRPr="00C25BC1" w:rsidRDefault="00705E1D" w:rsidP="00705E1D">
      <w:pPr>
        <w:pStyle w:val="PL"/>
        <w:rPr>
          <w:noProof w:val="0"/>
        </w:rPr>
      </w:pPr>
      <w:r w:rsidRPr="00C25BC1">
        <w:rPr>
          <w:noProof w:val="0"/>
        </w:rPr>
        <w:t xml:space="preserve">            }</w:t>
      </w:r>
    </w:p>
    <w:p w14:paraId="2D93C343" w14:textId="77777777" w:rsidR="00705E1D" w:rsidRPr="00C25BC1" w:rsidRDefault="00705E1D" w:rsidP="00705E1D">
      <w:pPr>
        <w:pStyle w:val="PL"/>
        <w:rPr>
          <w:noProof w:val="0"/>
        </w:rPr>
      </w:pPr>
    </w:p>
    <w:p w14:paraId="18B6AFA5" w14:textId="77777777" w:rsidR="00705E1D" w:rsidRPr="00C25BC1" w:rsidRDefault="00705E1D" w:rsidP="00705E1D">
      <w:pPr>
        <w:pStyle w:val="H6"/>
      </w:pPr>
      <w:r w:rsidRPr="00C25BC1">
        <w:t>(8)</w:t>
      </w:r>
    </w:p>
    <w:p w14:paraId="337CF94D" w14:textId="77777777" w:rsidR="00705E1D" w:rsidRPr="00C25BC1" w:rsidRDefault="00705E1D" w:rsidP="00705E1D">
      <w:pPr>
        <w:pStyle w:val="PL"/>
        <w:rPr>
          <w:noProof w:val="0"/>
        </w:rPr>
      </w:pPr>
      <w:r w:rsidRPr="00C25BC1">
        <w:rPr>
          <w:b/>
          <w:bCs/>
          <w:noProof w:val="0"/>
        </w:rPr>
        <w:t xml:space="preserve">with </w:t>
      </w:r>
      <w:r w:rsidRPr="00C25BC1">
        <w:rPr>
          <w:noProof w:val="0"/>
        </w:rPr>
        <w:t>{ UE in RRC_CONNECTED state with NR-DC and MN terminated SCG DRB established with security key KgNB }</w:t>
      </w:r>
    </w:p>
    <w:p w14:paraId="5C74C6D4" w14:textId="77777777" w:rsidR="00705E1D" w:rsidRPr="00C25BC1" w:rsidRDefault="00705E1D" w:rsidP="00705E1D">
      <w:pPr>
        <w:pStyle w:val="PL"/>
        <w:rPr>
          <w:noProof w:val="0"/>
        </w:rPr>
      </w:pPr>
      <w:r w:rsidRPr="00C25BC1">
        <w:rPr>
          <w:b/>
          <w:bCs/>
          <w:noProof w:val="0"/>
        </w:rPr>
        <w:t>ensure that</w:t>
      </w:r>
      <w:r w:rsidRPr="00C25BC1">
        <w:rPr>
          <w:noProof w:val="0"/>
        </w:rPr>
        <w:t xml:space="preserve"> {</w:t>
      </w:r>
    </w:p>
    <w:p w14:paraId="06FC9447" w14:textId="77777777" w:rsidR="00705E1D" w:rsidRPr="00C25BC1" w:rsidRDefault="00705E1D" w:rsidP="00705E1D">
      <w:pPr>
        <w:pStyle w:val="PL"/>
        <w:rPr>
          <w:noProof w:val="0"/>
        </w:rPr>
      </w:pPr>
      <w:r w:rsidRPr="00C25BC1">
        <w:rPr>
          <w:b/>
          <w:bCs/>
          <w:noProof w:val="0"/>
        </w:rPr>
        <w:t xml:space="preserve">  when</w:t>
      </w:r>
      <w:r w:rsidRPr="00C25BC1">
        <w:rPr>
          <w:noProof w:val="0"/>
        </w:rPr>
        <w:t xml:space="preserve"> { UE receives an RRCReconfiguration message to modify the MN terminated SCG DRB to SN terminated MCG DRB with security key change to s-KgNB }</w:t>
      </w:r>
    </w:p>
    <w:p w14:paraId="22D1126E" w14:textId="77777777" w:rsidR="00705E1D" w:rsidRPr="00C25BC1" w:rsidRDefault="00705E1D" w:rsidP="00705E1D">
      <w:pPr>
        <w:pStyle w:val="PL"/>
        <w:rPr>
          <w:noProof w:val="0"/>
        </w:rPr>
      </w:pPr>
      <w:r w:rsidRPr="00C25BC1">
        <w:rPr>
          <w:b/>
          <w:bCs/>
          <w:noProof w:val="0"/>
        </w:rPr>
        <w:t xml:space="preserve">    then</w:t>
      </w:r>
      <w:r w:rsidRPr="00C25BC1">
        <w:rPr>
          <w:noProof w:val="0"/>
        </w:rPr>
        <w:t xml:space="preserve"> { UE reconfigures the DRB and sends an RRCReconfigurationComplete message }</w:t>
      </w:r>
    </w:p>
    <w:p w14:paraId="49BCC700" w14:textId="77777777" w:rsidR="00705E1D" w:rsidRPr="00C25BC1" w:rsidRDefault="00705E1D" w:rsidP="00705E1D">
      <w:pPr>
        <w:pStyle w:val="PL"/>
        <w:rPr>
          <w:noProof w:val="0"/>
        </w:rPr>
      </w:pPr>
      <w:r w:rsidRPr="00C25BC1">
        <w:rPr>
          <w:noProof w:val="0"/>
        </w:rPr>
        <w:t xml:space="preserve">            }</w:t>
      </w:r>
    </w:p>
    <w:p w14:paraId="6A2B17F3" w14:textId="77777777" w:rsidR="00705E1D" w:rsidRPr="00C25BC1" w:rsidRDefault="00705E1D" w:rsidP="00705E1D">
      <w:pPr>
        <w:pStyle w:val="PL"/>
        <w:rPr>
          <w:noProof w:val="0"/>
        </w:rPr>
      </w:pPr>
    </w:p>
    <w:p w14:paraId="1242B406" w14:textId="77777777" w:rsidR="00705E1D" w:rsidRPr="00C25BC1" w:rsidRDefault="00705E1D" w:rsidP="00705E1D">
      <w:pPr>
        <w:pStyle w:val="H6"/>
      </w:pPr>
      <w:r w:rsidRPr="00C25BC1">
        <w:t>(9)</w:t>
      </w:r>
    </w:p>
    <w:p w14:paraId="24010F7E" w14:textId="77777777" w:rsidR="00705E1D" w:rsidRPr="00C25BC1" w:rsidRDefault="00705E1D" w:rsidP="00705E1D">
      <w:pPr>
        <w:pStyle w:val="PL"/>
        <w:rPr>
          <w:noProof w:val="0"/>
        </w:rPr>
      </w:pPr>
      <w:r w:rsidRPr="00C25BC1">
        <w:rPr>
          <w:b/>
          <w:bCs/>
          <w:noProof w:val="0"/>
        </w:rPr>
        <w:t xml:space="preserve">with </w:t>
      </w:r>
      <w:r w:rsidRPr="00C25BC1">
        <w:rPr>
          <w:noProof w:val="0"/>
        </w:rPr>
        <w:t>{ UE in RRC_CONNECTED state with NR-DC and SN terminated MCG DRB established with security key s-KgNB }</w:t>
      </w:r>
    </w:p>
    <w:p w14:paraId="57BC08EC" w14:textId="77777777" w:rsidR="00705E1D" w:rsidRPr="00C25BC1" w:rsidRDefault="00705E1D" w:rsidP="00705E1D">
      <w:pPr>
        <w:pStyle w:val="PL"/>
        <w:rPr>
          <w:noProof w:val="0"/>
        </w:rPr>
      </w:pPr>
      <w:r w:rsidRPr="00C25BC1">
        <w:rPr>
          <w:b/>
          <w:bCs/>
          <w:noProof w:val="0"/>
        </w:rPr>
        <w:t>ensure that</w:t>
      </w:r>
      <w:r w:rsidRPr="00C25BC1">
        <w:rPr>
          <w:noProof w:val="0"/>
        </w:rPr>
        <w:t xml:space="preserve"> {</w:t>
      </w:r>
    </w:p>
    <w:p w14:paraId="63AF2FC2" w14:textId="77777777" w:rsidR="00705E1D" w:rsidRPr="00C25BC1" w:rsidRDefault="00705E1D" w:rsidP="00705E1D">
      <w:pPr>
        <w:pStyle w:val="PL"/>
        <w:rPr>
          <w:noProof w:val="0"/>
        </w:rPr>
      </w:pPr>
      <w:r w:rsidRPr="00C25BC1">
        <w:rPr>
          <w:b/>
          <w:bCs/>
          <w:noProof w:val="0"/>
        </w:rPr>
        <w:t xml:space="preserve">  when</w:t>
      </w:r>
      <w:r w:rsidRPr="00C25BC1">
        <w:rPr>
          <w:noProof w:val="0"/>
        </w:rPr>
        <w:t xml:space="preserve"> { UE receives an RRCReconfiguration message to modify the SN terminated MCG DRB to MN terminated SCG DRB with security key change to KgNB }</w:t>
      </w:r>
    </w:p>
    <w:p w14:paraId="52C80024" w14:textId="77777777" w:rsidR="00705E1D" w:rsidRPr="00C25BC1" w:rsidRDefault="00705E1D" w:rsidP="00705E1D">
      <w:pPr>
        <w:pStyle w:val="PL"/>
        <w:rPr>
          <w:noProof w:val="0"/>
        </w:rPr>
      </w:pPr>
      <w:r w:rsidRPr="00C25BC1">
        <w:rPr>
          <w:b/>
          <w:bCs/>
          <w:noProof w:val="0"/>
        </w:rPr>
        <w:t xml:space="preserve">    then</w:t>
      </w:r>
      <w:r w:rsidRPr="00C25BC1">
        <w:rPr>
          <w:noProof w:val="0"/>
        </w:rPr>
        <w:t xml:space="preserve"> { UE reconfigures the DRB and sends an RRCReconfigurationComplete message }</w:t>
      </w:r>
    </w:p>
    <w:p w14:paraId="5DBA36AC" w14:textId="77777777" w:rsidR="00705E1D" w:rsidRPr="00C25BC1" w:rsidRDefault="00705E1D" w:rsidP="00705E1D">
      <w:pPr>
        <w:pStyle w:val="PL"/>
        <w:rPr>
          <w:noProof w:val="0"/>
        </w:rPr>
      </w:pPr>
      <w:r w:rsidRPr="00C25BC1">
        <w:rPr>
          <w:noProof w:val="0"/>
        </w:rPr>
        <w:t xml:space="preserve">            }</w:t>
      </w:r>
    </w:p>
    <w:p w14:paraId="4BD05D45" w14:textId="77777777" w:rsidR="00705E1D" w:rsidRPr="00C25BC1" w:rsidRDefault="00705E1D" w:rsidP="00705E1D">
      <w:pPr>
        <w:pStyle w:val="PL"/>
        <w:rPr>
          <w:noProof w:val="0"/>
        </w:rPr>
      </w:pPr>
    </w:p>
    <w:p w14:paraId="1396F26A" w14:textId="77777777" w:rsidR="00705E1D" w:rsidRPr="00C25BC1" w:rsidRDefault="00705E1D" w:rsidP="00705E1D">
      <w:pPr>
        <w:pStyle w:val="H6"/>
      </w:pPr>
      <w:r w:rsidRPr="00C25BC1">
        <w:t>8.2.2.8.2.2</w:t>
      </w:r>
      <w:r w:rsidRPr="00C25BC1">
        <w:tab/>
        <w:t>Conformance requirements</w:t>
      </w:r>
    </w:p>
    <w:p w14:paraId="20DE97E3" w14:textId="77777777" w:rsidR="00705E1D" w:rsidRPr="00C25BC1" w:rsidRDefault="00705E1D" w:rsidP="00705E1D">
      <w:r w:rsidRPr="00C25BC1">
        <w:t>References: The conformance requirements covered in the present test case are specified in: TS 38.331, clauses 5.3.5.3, 5.3.5.6.1 and 5.3.5.6.5, TS 37.340, clause Annex A: Table A-1: L2 handling for bearer type change with and without security key change. Unless otherwise stated these are Rel-15 requirements.</w:t>
      </w:r>
    </w:p>
    <w:p w14:paraId="1675AEF7" w14:textId="77777777" w:rsidR="00705E1D" w:rsidRPr="00C25BC1" w:rsidRDefault="00705E1D" w:rsidP="00705E1D">
      <w:r w:rsidRPr="00C25BC1">
        <w:t>[TS 38.331, clause 5.3.5.3]</w:t>
      </w:r>
    </w:p>
    <w:p w14:paraId="3BC608DB" w14:textId="77777777" w:rsidR="00705E1D" w:rsidRPr="00C25BC1" w:rsidRDefault="00705E1D" w:rsidP="00705E1D">
      <w:r w:rsidRPr="00C25BC1">
        <w:t xml:space="preserve">The UE shall perform the following actions upon reception of the </w:t>
      </w:r>
      <w:r w:rsidRPr="00C25BC1">
        <w:rPr>
          <w:i/>
        </w:rPr>
        <w:t>RRCReconfiguration</w:t>
      </w:r>
      <w:r w:rsidRPr="00C25BC1">
        <w:t>:</w:t>
      </w:r>
    </w:p>
    <w:p w14:paraId="374E8C35" w14:textId="77777777" w:rsidR="00705E1D" w:rsidRPr="00C25BC1" w:rsidRDefault="00705E1D" w:rsidP="00705E1D">
      <w:pPr>
        <w:pStyle w:val="B1"/>
      </w:pPr>
      <w:r w:rsidRPr="00C25BC1">
        <w:t>…</w:t>
      </w:r>
    </w:p>
    <w:p w14:paraId="5B658E24" w14:textId="77777777" w:rsidR="00705E1D" w:rsidRPr="00C25BC1" w:rsidRDefault="00705E1D" w:rsidP="00705E1D">
      <w:pPr>
        <w:pStyle w:val="B1"/>
      </w:pPr>
      <w:r w:rsidRPr="00C25BC1">
        <w:t>1&gt;</w:t>
      </w:r>
      <w:r w:rsidRPr="00C25BC1">
        <w:tab/>
        <w:t>if the RRCReconfiguration includes the secondaryCellGroup:</w:t>
      </w:r>
    </w:p>
    <w:p w14:paraId="620AE074" w14:textId="77777777" w:rsidR="00705E1D" w:rsidRPr="00C25BC1" w:rsidRDefault="00705E1D" w:rsidP="00705E1D">
      <w:pPr>
        <w:pStyle w:val="B2"/>
      </w:pPr>
      <w:r w:rsidRPr="00C25BC1">
        <w:t>2&gt;</w:t>
      </w:r>
      <w:r w:rsidRPr="00C25BC1">
        <w:tab/>
        <w:t>perform the cell group configuration for the SCG according to 5.3.5.5;</w:t>
      </w:r>
    </w:p>
    <w:p w14:paraId="5651B920" w14:textId="77777777" w:rsidR="00705E1D" w:rsidRPr="00C25BC1" w:rsidRDefault="00705E1D" w:rsidP="00705E1D">
      <w:pPr>
        <w:pStyle w:val="B1"/>
      </w:pPr>
      <w:r w:rsidRPr="00C25BC1">
        <w:t>1&gt;</w:t>
      </w:r>
      <w:r w:rsidRPr="00C25BC1">
        <w:tab/>
        <w:t>if the RRCReconfiguration message contains the radioBearerConfig:</w:t>
      </w:r>
    </w:p>
    <w:p w14:paraId="1837EB8D" w14:textId="77777777" w:rsidR="00705E1D" w:rsidRPr="00C25BC1" w:rsidRDefault="00705E1D" w:rsidP="00705E1D">
      <w:pPr>
        <w:pStyle w:val="B2"/>
      </w:pPr>
      <w:r w:rsidRPr="00C25BC1">
        <w:t>2&gt;</w:t>
      </w:r>
      <w:r w:rsidRPr="00C25BC1">
        <w:tab/>
        <w:t>perform the radio bearer configuration according to 5.3.5.6;</w:t>
      </w:r>
    </w:p>
    <w:p w14:paraId="34543B6B" w14:textId="77777777" w:rsidR="00705E1D" w:rsidRPr="00C25BC1" w:rsidRDefault="00705E1D" w:rsidP="00705E1D">
      <w:pPr>
        <w:pStyle w:val="B1"/>
      </w:pPr>
      <w:r w:rsidRPr="00C25BC1">
        <w:t>1&gt;</w:t>
      </w:r>
      <w:r w:rsidRPr="00C25BC1">
        <w:tab/>
        <w:t xml:space="preserve">if the </w:t>
      </w:r>
      <w:r w:rsidRPr="00C25BC1">
        <w:rPr>
          <w:i/>
        </w:rPr>
        <w:t>RRCReconfiguration</w:t>
      </w:r>
      <w:r w:rsidRPr="00C25BC1">
        <w:t xml:space="preserve"> message includes the </w:t>
      </w:r>
      <w:r w:rsidRPr="00C25BC1">
        <w:rPr>
          <w:i/>
        </w:rPr>
        <w:t>measConfig</w:t>
      </w:r>
      <w:r w:rsidRPr="00C25BC1">
        <w:t>:</w:t>
      </w:r>
    </w:p>
    <w:p w14:paraId="1E783E62" w14:textId="77777777" w:rsidR="00705E1D" w:rsidRPr="00C25BC1" w:rsidRDefault="00705E1D" w:rsidP="00705E1D">
      <w:pPr>
        <w:pStyle w:val="B2"/>
      </w:pPr>
      <w:r w:rsidRPr="00C25BC1">
        <w:t>2&gt;</w:t>
      </w:r>
      <w:r w:rsidRPr="00C25BC1">
        <w:tab/>
        <w:t xml:space="preserve">perform the measurement configuration procedure as specified in 5.5.2; </w:t>
      </w:r>
    </w:p>
    <w:p w14:paraId="05FDE629" w14:textId="77777777" w:rsidR="00705E1D" w:rsidRPr="00C25BC1" w:rsidRDefault="00705E1D" w:rsidP="00705E1D">
      <w:pPr>
        <w:pStyle w:val="B1"/>
      </w:pPr>
      <w:r w:rsidRPr="00C25BC1">
        <w:t>…</w:t>
      </w:r>
    </w:p>
    <w:p w14:paraId="78735AFA" w14:textId="77777777" w:rsidR="00705E1D" w:rsidRPr="00C25BC1" w:rsidRDefault="00705E1D" w:rsidP="00705E1D">
      <w:pPr>
        <w:pStyle w:val="B1"/>
      </w:pPr>
      <w:r w:rsidRPr="00C25BC1">
        <w:t>1&gt;</w:t>
      </w:r>
      <w:r w:rsidRPr="00C25BC1">
        <w:tab/>
        <w:t xml:space="preserve">set the content of </w:t>
      </w:r>
      <w:r w:rsidRPr="00C25BC1">
        <w:rPr>
          <w:i/>
        </w:rPr>
        <w:t>RRCReconfigurationComplete</w:t>
      </w:r>
      <w:r w:rsidRPr="00C25BC1">
        <w:t xml:space="preserve"> message as follows:</w:t>
      </w:r>
    </w:p>
    <w:p w14:paraId="7C762FD6" w14:textId="77777777" w:rsidR="00705E1D" w:rsidRPr="00C25BC1" w:rsidRDefault="00705E1D" w:rsidP="00705E1D">
      <w:pPr>
        <w:pStyle w:val="B2"/>
      </w:pPr>
      <w:r w:rsidRPr="00C25BC1">
        <w:t>2&gt;</w:t>
      </w:r>
      <w:r w:rsidRPr="00C25BC1">
        <w:tab/>
        <w:t xml:space="preserve">if the RRCReconfiguration includes the </w:t>
      </w:r>
      <w:r w:rsidRPr="00C25BC1">
        <w:rPr>
          <w:i/>
        </w:rPr>
        <w:t>masterCellGroup</w:t>
      </w:r>
      <w:r w:rsidRPr="00C25BC1">
        <w:t xml:space="preserve"> containing the reportUplinkTxDirectCurrent, or;</w:t>
      </w:r>
    </w:p>
    <w:p w14:paraId="5D16313B" w14:textId="77777777" w:rsidR="00705E1D" w:rsidRPr="00C25BC1" w:rsidRDefault="00705E1D" w:rsidP="00705E1D">
      <w:pPr>
        <w:pStyle w:val="B2"/>
      </w:pPr>
      <w:r w:rsidRPr="00C25BC1">
        <w:t>2&gt;</w:t>
      </w:r>
      <w:r w:rsidRPr="00C25BC1">
        <w:tab/>
        <w:t xml:space="preserve">if the RRCReconfiguration includes the </w:t>
      </w:r>
      <w:r w:rsidRPr="00C25BC1">
        <w:rPr>
          <w:i/>
        </w:rPr>
        <w:t>secondaryCellGroup</w:t>
      </w:r>
      <w:r w:rsidRPr="00C25BC1">
        <w:t xml:space="preserve"> containing the reportUplinkTxDirectCurrent:</w:t>
      </w:r>
    </w:p>
    <w:p w14:paraId="376B9474" w14:textId="77777777" w:rsidR="00705E1D" w:rsidRPr="00C25BC1" w:rsidRDefault="00705E1D" w:rsidP="00705E1D">
      <w:pPr>
        <w:pStyle w:val="B2"/>
      </w:pPr>
      <w:r w:rsidRPr="00C25BC1">
        <w:t>3&gt; include the uplinkTxDirectCurrentList;</w:t>
      </w:r>
    </w:p>
    <w:p w14:paraId="352AEED2" w14:textId="77777777" w:rsidR="00705E1D" w:rsidRPr="00C25BC1" w:rsidRDefault="00705E1D" w:rsidP="00705E1D">
      <w:pPr>
        <w:pStyle w:val="B1"/>
      </w:pPr>
      <w:r w:rsidRPr="00C25BC1">
        <w:t>1&gt;</w:t>
      </w:r>
      <w:r w:rsidRPr="00C25BC1">
        <w:tab/>
        <w:t xml:space="preserve">if the UE is configured with E-UTRA </w:t>
      </w:r>
      <w:r w:rsidRPr="00C25BC1">
        <w:rPr>
          <w:i/>
        </w:rPr>
        <w:t>nr-SecondaryCellGroupConfig</w:t>
      </w:r>
      <w:r w:rsidRPr="00C25BC1">
        <w:t xml:space="preserve"> (MCG is E-UTRA):</w:t>
      </w:r>
    </w:p>
    <w:p w14:paraId="4B18CF79" w14:textId="77777777" w:rsidR="00705E1D" w:rsidRPr="00C25BC1" w:rsidRDefault="00705E1D" w:rsidP="00705E1D">
      <w:pPr>
        <w:pStyle w:val="B2"/>
      </w:pPr>
      <w:r w:rsidRPr="00C25BC1">
        <w:t>2&gt;</w:t>
      </w:r>
      <w:r w:rsidRPr="00C25BC1">
        <w:tab/>
        <w:t xml:space="preserve">if </w:t>
      </w:r>
      <w:r w:rsidRPr="00C25BC1">
        <w:rPr>
          <w:i/>
        </w:rPr>
        <w:t>RRCReconfiguration</w:t>
      </w:r>
      <w:r w:rsidRPr="00C25BC1">
        <w:t xml:space="preserve"> was received via SRB1:</w:t>
      </w:r>
    </w:p>
    <w:p w14:paraId="11DC1EFD" w14:textId="77777777" w:rsidR="00705E1D" w:rsidRPr="00C25BC1" w:rsidRDefault="00705E1D" w:rsidP="00705E1D">
      <w:pPr>
        <w:pStyle w:val="B3"/>
      </w:pPr>
      <w:r w:rsidRPr="00C25BC1">
        <w:t>3&gt;</w:t>
      </w:r>
      <w:r w:rsidRPr="00C25BC1">
        <w:tab/>
        <w:t xml:space="preserve">construct </w:t>
      </w:r>
      <w:r w:rsidRPr="00C25BC1">
        <w:rPr>
          <w:i/>
        </w:rPr>
        <w:t>RRCReconfigurationComplete</w:t>
      </w:r>
      <w:r w:rsidRPr="00C25BC1">
        <w:t xml:space="preserve"> message and submit it via the EUTRA MCG embedded in E-UTRA RRC message </w:t>
      </w:r>
      <w:r w:rsidRPr="00C25BC1">
        <w:rPr>
          <w:i/>
        </w:rPr>
        <w:t>RRCConnectionReconfigurationComplete</w:t>
      </w:r>
      <w:r w:rsidRPr="00C25BC1">
        <w:t xml:space="preserve"> as specified in TS 36.331 [10];</w:t>
      </w:r>
    </w:p>
    <w:p w14:paraId="449D9512" w14:textId="77777777" w:rsidR="00705E1D" w:rsidRPr="00C25BC1" w:rsidRDefault="00705E1D" w:rsidP="00705E1D">
      <w:pPr>
        <w:pStyle w:val="B3"/>
      </w:pPr>
      <w:r w:rsidRPr="00C25BC1">
        <w:t>3&gt;</w:t>
      </w:r>
      <w:r w:rsidRPr="00C25BC1">
        <w:tab/>
        <w:t xml:space="preserve">if </w:t>
      </w:r>
      <w:r w:rsidRPr="00C25BC1">
        <w:rPr>
          <w:i/>
        </w:rPr>
        <w:t>reconfigurationWithSync</w:t>
      </w:r>
      <w:r w:rsidRPr="00C25BC1">
        <w:t xml:space="preserve"> was included in </w:t>
      </w:r>
      <w:r w:rsidRPr="00C25BC1">
        <w:rPr>
          <w:i/>
        </w:rPr>
        <w:t>spCellConfig</w:t>
      </w:r>
      <w:r w:rsidRPr="00C25BC1">
        <w:t xml:space="preserve"> of an SCG:</w:t>
      </w:r>
    </w:p>
    <w:p w14:paraId="6C6CA01D" w14:textId="77777777" w:rsidR="00705E1D" w:rsidRPr="00C25BC1" w:rsidRDefault="00705E1D" w:rsidP="00705E1D">
      <w:pPr>
        <w:pStyle w:val="B4"/>
      </w:pPr>
      <w:r w:rsidRPr="00C25BC1">
        <w:t>4&gt;</w:t>
      </w:r>
      <w:r w:rsidRPr="00C25BC1">
        <w:tab/>
        <w:t>initiate the random access procedure on the SpCell, as specified in TS 38.321 [3];</w:t>
      </w:r>
    </w:p>
    <w:p w14:paraId="1E476ACE" w14:textId="77777777" w:rsidR="00705E1D" w:rsidRPr="00C25BC1" w:rsidRDefault="00705E1D" w:rsidP="00705E1D">
      <w:pPr>
        <w:pStyle w:val="B3"/>
        <w:rPr>
          <w:lang w:eastAsia="zh-CN"/>
        </w:rPr>
      </w:pPr>
      <w:r w:rsidRPr="00C25BC1">
        <w:rPr>
          <w:lang w:eastAsia="zh-CN"/>
        </w:rPr>
        <w:t>3&gt; else:</w:t>
      </w:r>
    </w:p>
    <w:p w14:paraId="34D91476" w14:textId="77777777" w:rsidR="00705E1D" w:rsidRPr="00C25BC1" w:rsidRDefault="00705E1D" w:rsidP="00705E1D">
      <w:pPr>
        <w:pStyle w:val="B4"/>
      </w:pPr>
      <w:r w:rsidRPr="00C25BC1">
        <w:lastRenderedPageBreak/>
        <w:t xml:space="preserve">4&gt;  the procedure ends; </w:t>
      </w:r>
    </w:p>
    <w:p w14:paraId="06F2D27B" w14:textId="77777777" w:rsidR="00705E1D" w:rsidRPr="00C25BC1" w:rsidRDefault="00705E1D" w:rsidP="00705E1D">
      <w:pPr>
        <w:pStyle w:val="B4"/>
      </w:pPr>
      <w:r w:rsidRPr="00C25BC1">
        <w:t>NOTE:</w:t>
      </w:r>
      <w:r w:rsidRPr="00C25BC1">
        <w:tab/>
        <w:t xml:space="preserve">The order the UE sends the </w:t>
      </w:r>
      <w:r w:rsidRPr="00C25BC1">
        <w:rPr>
          <w:i/>
          <w:iCs/>
        </w:rPr>
        <w:t>RRCConnectionReconfigurationComplete</w:t>
      </w:r>
      <w:r w:rsidRPr="00C25BC1">
        <w:t xml:space="preserve"> message and performs the Random Access procedure towards the SCG is left to UE implementation.</w:t>
      </w:r>
    </w:p>
    <w:p w14:paraId="2C816378" w14:textId="77777777" w:rsidR="00705E1D" w:rsidRPr="00C25BC1" w:rsidRDefault="00705E1D" w:rsidP="00705E1D">
      <w:pPr>
        <w:pStyle w:val="B2"/>
      </w:pPr>
      <w:r w:rsidRPr="00C25BC1">
        <w:t>2&gt;</w:t>
      </w:r>
      <w:r w:rsidRPr="00C25BC1">
        <w:tab/>
        <w:t>else (</w:t>
      </w:r>
      <w:r w:rsidRPr="00C25BC1">
        <w:rPr>
          <w:i/>
        </w:rPr>
        <w:t>RRCReconfiguration</w:t>
      </w:r>
      <w:r w:rsidRPr="00C25BC1">
        <w:t xml:space="preserve"> was received via SRB3):</w:t>
      </w:r>
    </w:p>
    <w:p w14:paraId="7AD1C191" w14:textId="77777777" w:rsidR="00705E1D" w:rsidRPr="00C25BC1" w:rsidRDefault="00705E1D" w:rsidP="00705E1D">
      <w:pPr>
        <w:pStyle w:val="B4"/>
      </w:pPr>
      <w:r w:rsidRPr="00C25BC1">
        <w:t xml:space="preserve"> </w:t>
      </w:r>
    </w:p>
    <w:p w14:paraId="5BFBC2BF" w14:textId="77777777" w:rsidR="00705E1D" w:rsidRPr="00C25BC1" w:rsidRDefault="00705E1D" w:rsidP="00705E1D">
      <w:pPr>
        <w:pStyle w:val="B3"/>
      </w:pPr>
      <w:r w:rsidRPr="00C25BC1">
        <w:t>3&gt;</w:t>
      </w:r>
      <w:r w:rsidRPr="00C25BC1">
        <w:tab/>
        <w:t xml:space="preserve">submit the </w:t>
      </w:r>
      <w:r w:rsidRPr="00C25BC1">
        <w:rPr>
          <w:i/>
        </w:rPr>
        <w:t>RRCReconfigurationComplete</w:t>
      </w:r>
      <w:r w:rsidRPr="00C25BC1">
        <w:t xml:space="preserve"> message via SRB3 to lower layers for transmission using the new configuration .</w:t>
      </w:r>
    </w:p>
    <w:p w14:paraId="646B08F4" w14:textId="77777777" w:rsidR="00705E1D" w:rsidRPr="00C25BC1" w:rsidRDefault="00705E1D" w:rsidP="00705E1D">
      <w:pPr>
        <w:pStyle w:val="NO"/>
      </w:pPr>
      <w:r w:rsidRPr="00C25BC1">
        <w:t>NOTE:</w:t>
      </w:r>
      <w:r w:rsidRPr="00C25BC1">
        <w:tab/>
        <w:t xml:space="preserve">For EN-DC, in the case </w:t>
      </w:r>
      <w:r w:rsidRPr="00C25BC1">
        <w:rPr>
          <w:i/>
        </w:rPr>
        <w:t>RRCReconfiguration</w:t>
      </w:r>
      <w:r w:rsidRPr="00C25BC1">
        <w:t xml:space="preserve"> is received via SRB1, the random access is triggered by RRC layer itself as there is not necessarily other UL transmission. In the case </w:t>
      </w:r>
      <w:r w:rsidRPr="00C25BC1">
        <w:rPr>
          <w:i/>
        </w:rPr>
        <w:t>RRCReconfiguration</w:t>
      </w:r>
      <w:r w:rsidRPr="00C25BC1">
        <w:t xml:space="preserve"> is received via SRB3, the random access is triggered by the MAC layer due to arrival of </w:t>
      </w:r>
      <w:r w:rsidRPr="00C25BC1">
        <w:rPr>
          <w:i/>
        </w:rPr>
        <w:t>RRCReconfigurationComplete</w:t>
      </w:r>
      <w:r w:rsidRPr="00C25BC1">
        <w:t>.</w:t>
      </w:r>
    </w:p>
    <w:p w14:paraId="7943643C" w14:textId="77777777" w:rsidR="00705E1D" w:rsidRPr="00C25BC1" w:rsidRDefault="00705E1D" w:rsidP="00705E1D">
      <w:pPr>
        <w:pStyle w:val="B1"/>
      </w:pPr>
      <w:r w:rsidRPr="00C25BC1">
        <w:t>1&gt;</w:t>
      </w:r>
      <w:r w:rsidRPr="00C25BC1">
        <w:tab/>
        <w:t>else:</w:t>
      </w:r>
    </w:p>
    <w:p w14:paraId="29694BB5" w14:textId="77777777" w:rsidR="00705E1D" w:rsidRPr="00C25BC1" w:rsidRDefault="00705E1D" w:rsidP="00705E1D">
      <w:pPr>
        <w:pStyle w:val="B2"/>
      </w:pPr>
      <w:r w:rsidRPr="00C25BC1">
        <w:t>2&gt;</w:t>
      </w:r>
      <w:r w:rsidRPr="00C25BC1">
        <w:tab/>
        <w:t xml:space="preserve">submit the </w:t>
      </w:r>
      <w:r w:rsidRPr="00C25BC1">
        <w:rPr>
          <w:i/>
        </w:rPr>
        <w:t>RRCReconfigurationComplete</w:t>
      </w:r>
      <w:r w:rsidRPr="00C25BC1">
        <w:t xml:space="preserve"> message via SRB1 to lower layers for transmission using the new configuration;</w:t>
      </w:r>
    </w:p>
    <w:p w14:paraId="478A269C" w14:textId="77777777" w:rsidR="00705E1D" w:rsidRPr="00C25BC1" w:rsidRDefault="00705E1D" w:rsidP="00705E1D">
      <w:pPr>
        <w:pStyle w:val="B2"/>
      </w:pPr>
      <w:r w:rsidRPr="00C25BC1">
        <w:t>2&gt;</w:t>
      </w:r>
      <w:r w:rsidRPr="00C25BC1">
        <w:tab/>
        <w:t xml:space="preserve">if this is the first </w:t>
      </w:r>
      <w:r w:rsidRPr="00C25BC1">
        <w:rPr>
          <w:i/>
        </w:rPr>
        <w:t>RRCReconfiguration</w:t>
      </w:r>
      <w:r w:rsidRPr="00C25BC1">
        <w:t xml:space="preserve"> message after successful completion of the RRC re-establishment procedure:</w:t>
      </w:r>
    </w:p>
    <w:p w14:paraId="19F80FEE" w14:textId="77777777" w:rsidR="00705E1D" w:rsidRPr="00C25BC1" w:rsidRDefault="00705E1D" w:rsidP="00705E1D">
      <w:pPr>
        <w:pStyle w:val="NO"/>
        <w:ind w:hanging="284"/>
      </w:pPr>
      <w:r w:rsidRPr="00C25BC1">
        <w:t>3&gt;</w:t>
      </w:r>
      <w:r w:rsidRPr="00C25BC1">
        <w:tab/>
        <w:t>resume SRB2 and DRBs that are suspended;</w:t>
      </w:r>
    </w:p>
    <w:p w14:paraId="5C87EE75" w14:textId="77777777" w:rsidR="00705E1D" w:rsidRPr="00C25BC1" w:rsidRDefault="00705E1D" w:rsidP="00705E1D">
      <w:pPr>
        <w:pStyle w:val="B1"/>
      </w:pPr>
      <w:r w:rsidRPr="00C25BC1">
        <w:t>1&gt;</w:t>
      </w:r>
      <w:r w:rsidRPr="00C25BC1">
        <w:tab/>
        <w:t xml:space="preserve">if </w:t>
      </w:r>
      <w:r w:rsidRPr="00C25BC1">
        <w:rPr>
          <w:i/>
        </w:rPr>
        <w:t>reconfigurationWithSync</w:t>
      </w:r>
      <w:r w:rsidRPr="00C25BC1">
        <w:t xml:space="preserve"> was included in </w:t>
      </w:r>
      <w:r w:rsidRPr="00C25BC1">
        <w:rPr>
          <w:i/>
        </w:rPr>
        <w:t>spCellConfig</w:t>
      </w:r>
      <w:r w:rsidRPr="00C25BC1">
        <w:t xml:space="preserve"> of an MCG or SCG, and when MAC of an NR cell group successfully completes a random access procedure triggered above;</w:t>
      </w:r>
    </w:p>
    <w:p w14:paraId="65D3E5E7" w14:textId="77777777" w:rsidR="00705E1D" w:rsidRPr="00C25BC1" w:rsidRDefault="00705E1D" w:rsidP="00705E1D">
      <w:pPr>
        <w:pStyle w:val="B2"/>
      </w:pPr>
      <w:r w:rsidRPr="00C25BC1">
        <w:t>2&gt;</w:t>
      </w:r>
      <w:r w:rsidRPr="00C25BC1">
        <w:tab/>
        <w:t>stop timer T304 for that cell group;</w:t>
      </w:r>
    </w:p>
    <w:p w14:paraId="0D27C23C" w14:textId="77777777" w:rsidR="00705E1D" w:rsidRPr="00C25BC1" w:rsidRDefault="00705E1D" w:rsidP="00705E1D">
      <w:pPr>
        <w:pStyle w:val="B2"/>
      </w:pPr>
      <w:r w:rsidRPr="00C25BC1">
        <w:t>2&gt;</w:t>
      </w:r>
      <w:r w:rsidRPr="00C25BC1">
        <w:tab/>
        <w:t>apply the parts of the CQI reporting configuration, the scheduling request configuration and the sounding RS configuration that do not require the UE to know the SFN of the respective target SpCell, if any;</w:t>
      </w:r>
    </w:p>
    <w:p w14:paraId="4953402D" w14:textId="77777777" w:rsidR="00705E1D" w:rsidRPr="00C25BC1" w:rsidRDefault="00705E1D" w:rsidP="00705E1D">
      <w:pPr>
        <w:pStyle w:val="B2"/>
      </w:pPr>
      <w:r w:rsidRPr="00C25BC1">
        <w:t>2&gt;</w:t>
      </w:r>
      <w:r w:rsidRPr="00C25BC1">
        <w:tab/>
        <w:t xml:space="preserve">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 </w:t>
      </w:r>
    </w:p>
    <w:p w14:paraId="19D1EA06" w14:textId="77777777" w:rsidR="00705E1D" w:rsidRPr="00C25BC1" w:rsidRDefault="00705E1D" w:rsidP="00705E1D">
      <w:pPr>
        <w:pStyle w:val="B2"/>
      </w:pPr>
      <w:r w:rsidRPr="00C25BC1">
        <w:t xml:space="preserve">2&gt;  if the </w:t>
      </w:r>
      <w:r w:rsidRPr="00C25BC1">
        <w:rPr>
          <w:i/>
        </w:rPr>
        <w:t>reconfigurationWithSync</w:t>
      </w:r>
      <w:r w:rsidRPr="00C25BC1">
        <w:t xml:space="preserve"> was included in </w:t>
      </w:r>
      <w:r w:rsidRPr="00C25BC1">
        <w:rPr>
          <w:i/>
        </w:rPr>
        <w:t>spCellConfig</w:t>
      </w:r>
      <w:r w:rsidRPr="00C25BC1">
        <w:t xml:space="preserve"> of an MCG:</w:t>
      </w:r>
    </w:p>
    <w:p w14:paraId="250B9C55" w14:textId="77777777" w:rsidR="00705E1D" w:rsidRPr="00C25BC1" w:rsidRDefault="00705E1D" w:rsidP="00705E1D">
      <w:pPr>
        <w:pStyle w:val="B3"/>
      </w:pPr>
      <w:r w:rsidRPr="00C25BC1">
        <w:t>3&gt;</w:t>
      </w:r>
      <w:r w:rsidRPr="00C25BC1">
        <w:tab/>
        <w:t>if T390 is running:</w:t>
      </w:r>
    </w:p>
    <w:p w14:paraId="49792C8A" w14:textId="77777777" w:rsidR="00705E1D" w:rsidRPr="00C25BC1" w:rsidRDefault="00705E1D" w:rsidP="00705E1D">
      <w:pPr>
        <w:pStyle w:val="B4"/>
      </w:pPr>
      <w:r w:rsidRPr="00C25BC1">
        <w:t>4&gt;</w:t>
      </w:r>
      <w:r w:rsidRPr="00C25BC1">
        <w:tab/>
        <w:t>stop timer T390 for all access categories;</w:t>
      </w:r>
    </w:p>
    <w:p w14:paraId="48AE84CC" w14:textId="77777777" w:rsidR="00705E1D" w:rsidRPr="00C25BC1" w:rsidRDefault="00705E1D" w:rsidP="00705E1D">
      <w:pPr>
        <w:pStyle w:val="B4"/>
      </w:pPr>
      <w:r w:rsidRPr="00C25BC1">
        <w:t>4&gt;</w:t>
      </w:r>
      <w:r w:rsidRPr="00C25BC1">
        <w:tab/>
        <w:t>perform the actions as specified in 5.3.14.4.</w:t>
      </w:r>
    </w:p>
    <w:p w14:paraId="6A2957B4" w14:textId="77777777" w:rsidR="00705E1D" w:rsidRPr="00C25BC1" w:rsidRDefault="00705E1D" w:rsidP="00705E1D">
      <w:pPr>
        <w:pStyle w:val="B2"/>
        <w:ind w:firstLine="0"/>
      </w:pPr>
      <w:r w:rsidRPr="00C25BC1">
        <w:t>3&gt;</w:t>
      </w:r>
      <w:r w:rsidRPr="00C25BC1">
        <w:tab/>
        <w:t xml:space="preserve">if </w:t>
      </w:r>
      <w:r w:rsidRPr="00C25BC1">
        <w:rPr>
          <w:i/>
        </w:rPr>
        <w:t>RRCReconfiguration</w:t>
      </w:r>
      <w:r w:rsidRPr="00C25BC1">
        <w:t xml:space="preserve"> does not include </w:t>
      </w:r>
      <w:r w:rsidRPr="00C25BC1">
        <w:rPr>
          <w:i/>
        </w:rPr>
        <w:t>dedicatedSIB1-Delivery</w:t>
      </w:r>
      <w:r w:rsidRPr="00C25BC1">
        <w:t xml:space="preserve"> and</w:t>
      </w:r>
    </w:p>
    <w:p w14:paraId="4F168D2D" w14:textId="77777777" w:rsidR="00705E1D" w:rsidRPr="00C25BC1" w:rsidRDefault="00705E1D" w:rsidP="00705E1D">
      <w:pPr>
        <w:pStyle w:val="B3"/>
      </w:pPr>
      <w:r w:rsidRPr="00C25BC1">
        <w:t xml:space="preserve">3&gt; if the active downlink BWP, which is indicated by the </w:t>
      </w:r>
      <w:r w:rsidRPr="00C25BC1">
        <w:rPr>
          <w:i/>
        </w:rPr>
        <w:t>firstActiveDownlinkBWP-Id</w:t>
      </w:r>
      <w:r w:rsidRPr="00C25BC1">
        <w:t xml:space="preserve"> for the target SpCell of the MCG, has a common search space configured by </w:t>
      </w:r>
      <w:r w:rsidRPr="00C25BC1">
        <w:rPr>
          <w:i/>
        </w:rPr>
        <w:t>searchSpaceSIB1</w:t>
      </w:r>
      <w:r w:rsidRPr="00C25BC1">
        <w:t>:</w:t>
      </w:r>
    </w:p>
    <w:p w14:paraId="2F32C9B2" w14:textId="77777777" w:rsidR="00705E1D" w:rsidRPr="00C25BC1" w:rsidRDefault="00705E1D" w:rsidP="00705E1D">
      <w:pPr>
        <w:pStyle w:val="B4"/>
      </w:pPr>
      <w:r w:rsidRPr="00C25BC1">
        <w:t>4&gt;</w:t>
      </w:r>
      <w:r w:rsidRPr="00C25BC1">
        <w:tab/>
        <w:t xml:space="preserve">acquire the </w:t>
      </w:r>
      <w:r w:rsidRPr="00C25BC1">
        <w:rPr>
          <w:i/>
        </w:rPr>
        <w:t>SIB1</w:t>
      </w:r>
      <w:r w:rsidRPr="00C25BC1">
        <w:t>, which is scheduled as specified in TS 38.213 [13], of the target SpCell of the MCG;</w:t>
      </w:r>
    </w:p>
    <w:p w14:paraId="4A707D0B" w14:textId="77777777" w:rsidR="00705E1D" w:rsidRPr="00C25BC1" w:rsidRDefault="00705E1D" w:rsidP="00705E1D">
      <w:pPr>
        <w:pStyle w:val="B4"/>
      </w:pPr>
      <w:r w:rsidRPr="00C25BC1">
        <w:t>4&gt;</w:t>
      </w:r>
      <w:r w:rsidRPr="00C25BC1">
        <w:tab/>
        <w:t xml:space="preserve">upon acquiring </w:t>
      </w:r>
      <w:r w:rsidRPr="00C25BC1">
        <w:rPr>
          <w:i/>
        </w:rPr>
        <w:t>SIB1</w:t>
      </w:r>
      <w:r w:rsidRPr="00C25BC1">
        <w:t>, perform the actions specified in clause 5.2.2.4.2;</w:t>
      </w:r>
    </w:p>
    <w:p w14:paraId="5879DE7E" w14:textId="77777777" w:rsidR="00705E1D" w:rsidRPr="00C25BC1" w:rsidRDefault="00705E1D" w:rsidP="00705E1D">
      <w:pPr>
        <w:pStyle w:val="B2"/>
      </w:pPr>
      <w:r w:rsidRPr="00C25BC1">
        <w:t>2&gt;</w:t>
      </w:r>
      <w:r w:rsidRPr="00C25BC1">
        <w:tab/>
        <w:t>the procedure ends.</w:t>
      </w:r>
    </w:p>
    <w:p w14:paraId="56597D43" w14:textId="77777777" w:rsidR="00705E1D" w:rsidRPr="00C25BC1" w:rsidRDefault="00705E1D" w:rsidP="00705E1D">
      <w:pPr>
        <w:pStyle w:val="B2"/>
      </w:pPr>
      <w:r w:rsidRPr="00C25BC1">
        <w:t>NOTE:</w:t>
      </w:r>
      <w:r w:rsidRPr="00C25BC1">
        <w:tab/>
      </w:r>
      <w:r w:rsidRPr="00C25BC1">
        <w:rPr>
          <w:lang w:eastAsia="zh-CN"/>
        </w:rPr>
        <w:t xml:space="preserve">The UE is only required to acquire broadcasted </w:t>
      </w:r>
      <w:r w:rsidRPr="00C25BC1">
        <w:rPr>
          <w:i/>
          <w:iCs/>
          <w:lang w:eastAsia="zh-CN"/>
        </w:rPr>
        <w:t>SIB1</w:t>
      </w:r>
      <w:r w:rsidRPr="00C25BC1">
        <w:rPr>
          <w:lang w:eastAsia="zh-CN"/>
        </w:rPr>
        <w:t xml:space="preserve"> if the UE can acquire it without disrupting unicast data reception, i.e. the broadcast and unicast beams are quasi co-located</w:t>
      </w:r>
      <w:r w:rsidRPr="00C25BC1">
        <w:t>.</w:t>
      </w:r>
    </w:p>
    <w:p w14:paraId="422745FC" w14:textId="77777777" w:rsidR="00705E1D" w:rsidRPr="00C25BC1" w:rsidRDefault="00705E1D" w:rsidP="00705E1D">
      <w:pPr>
        <w:pStyle w:val="wordsection1"/>
        <w:spacing w:after="180"/>
        <w:rPr>
          <w:rFonts w:ascii="Times New Roman" w:eastAsia="Times New Roman" w:hAnsi="Times New Roman" w:cs="Times New Roman"/>
          <w:lang w:val="en-GB" w:eastAsia="en-US"/>
        </w:rPr>
      </w:pPr>
      <w:r w:rsidRPr="00C25BC1">
        <w:rPr>
          <w:lang w:val="en-GB"/>
        </w:rPr>
        <w:t>[TS 38.331, clause 5.3.5.6.1]</w:t>
      </w:r>
    </w:p>
    <w:p w14:paraId="77B4BBCC" w14:textId="77777777" w:rsidR="00705E1D" w:rsidRPr="00C25BC1" w:rsidRDefault="00705E1D" w:rsidP="00705E1D">
      <w:pPr>
        <w:pStyle w:val="wordsection1"/>
        <w:spacing w:after="180"/>
        <w:rPr>
          <w:rFonts w:ascii="Times New Roman" w:eastAsia="MS Mincho" w:hAnsi="Times New Roman" w:cs="Times New Roman"/>
          <w:lang w:val="en-GB" w:eastAsia="en-US"/>
        </w:rPr>
      </w:pPr>
      <w:r w:rsidRPr="00C25BC1">
        <w:rPr>
          <w:lang w:val="en-GB"/>
        </w:rPr>
        <w:t xml:space="preserve">The UE shall perform the following actions based on a received </w:t>
      </w:r>
      <w:r w:rsidRPr="00C25BC1">
        <w:rPr>
          <w:i/>
          <w:lang w:val="en-GB"/>
        </w:rPr>
        <w:t>RadioBearerConfig</w:t>
      </w:r>
      <w:r w:rsidRPr="00C25BC1">
        <w:rPr>
          <w:lang w:val="en-GB"/>
        </w:rPr>
        <w:t xml:space="preserve"> IE:</w:t>
      </w:r>
    </w:p>
    <w:p w14:paraId="6B95667C" w14:textId="77777777" w:rsidR="00705E1D" w:rsidRPr="00C25BC1" w:rsidRDefault="00705E1D" w:rsidP="00705E1D">
      <w:pPr>
        <w:pStyle w:val="B1"/>
      </w:pPr>
      <w:r w:rsidRPr="00C25BC1">
        <w:t>…</w:t>
      </w:r>
    </w:p>
    <w:p w14:paraId="5D899A1B" w14:textId="77777777" w:rsidR="00705E1D" w:rsidRPr="00C25BC1" w:rsidRDefault="00705E1D" w:rsidP="00705E1D">
      <w:pPr>
        <w:pStyle w:val="B1"/>
      </w:pPr>
      <w:r w:rsidRPr="00C25BC1">
        <w:lastRenderedPageBreak/>
        <w:t>1&gt;</w:t>
      </w:r>
      <w:r w:rsidRPr="00C25BC1">
        <w:tab/>
        <w:t>if the RadioBearerConfig includes the drb-ToAddModList:</w:t>
      </w:r>
    </w:p>
    <w:p w14:paraId="02E9EFC7" w14:textId="77777777" w:rsidR="00705E1D" w:rsidRPr="00C25BC1" w:rsidRDefault="00705E1D" w:rsidP="00705E1D">
      <w:pPr>
        <w:pStyle w:val="B2"/>
      </w:pPr>
      <w:r w:rsidRPr="00C25BC1">
        <w:t>2&gt;</w:t>
      </w:r>
      <w:r w:rsidRPr="00C25BC1">
        <w:tab/>
        <w:t>perform DRB addition or reconfiguration as specified in 5.3.5.6.5.</w:t>
      </w:r>
    </w:p>
    <w:p w14:paraId="63A06355" w14:textId="77777777" w:rsidR="00705E1D" w:rsidRPr="00C25BC1" w:rsidRDefault="00705E1D" w:rsidP="00705E1D">
      <w:pPr>
        <w:pStyle w:val="wordsection1"/>
        <w:spacing w:after="180"/>
        <w:rPr>
          <w:rFonts w:ascii="Times New Roman" w:eastAsia="Times New Roman" w:hAnsi="Times New Roman" w:cs="Times New Roman"/>
          <w:lang w:val="en-GB" w:eastAsia="en-US"/>
        </w:rPr>
      </w:pPr>
      <w:r w:rsidRPr="00C25BC1">
        <w:rPr>
          <w:lang w:val="en-GB"/>
        </w:rPr>
        <w:t>[TS 38.331, clause 5.3.5.6.5]</w:t>
      </w:r>
    </w:p>
    <w:p w14:paraId="1B0F9D02" w14:textId="77777777" w:rsidR="00705E1D" w:rsidRPr="00C25BC1" w:rsidRDefault="00705E1D" w:rsidP="00705E1D">
      <w:pPr>
        <w:pStyle w:val="wordsection1"/>
        <w:spacing w:after="180"/>
        <w:rPr>
          <w:rFonts w:ascii="Times New Roman" w:eastAsia="MS Mincho" w:hAnsi="Times New Roman" w:cs="Times New Roman"/>
          <w:lang w:val="en-GB"/>
        </w:rPr>
      </w:pPr>
      <w:r w:rsidRPr="00C25BC1">
        <w:rPr>
          <w:lang w:val="en-GB"/>
        </w:rPr>
        <w:t>The UE shall:</w:t>
      </w:r>
    </w:p>
    <w:p w14:paraId="41071A23" w14:textId="77777777" w:rsidR="00705E1D" w:rsidRPr="00C25BC1" w:rsidRDefault="00705E1D" w:rsidP="00705E1D">
      <w:pPr>
        <w:pStyle w:val="B1"/>
      </w:pPr>
      <w:r w:rsidRPr="00C25BC1">
        <w:t>1&gt;</w:t>
      </w:r>
      <w:r w:rsidRPr="00C25BC1">
        <w:tab/>
        <w:t xml:space="preserve">for each </w:t>
      </w:r>
      <w:r w:rsidRPr="00C25BC1">
        <w:rPr>
          <w:i/>
        </w:rPr>
        <w:t>drb-Identity</w:t>
      </w:r>
      <w:r w:rsidRPr="00C25BC1">
        <w:t xml:space="preserve"> value included in the </w:t>
      </w:r>
      <w:r w:rsidRPr="00C25BC1">
        <w:rPr>
          <w:i/>
        </w:rPr>
        <w:t>drb-ToAddModList</w:t>
      </w:r>
      <w:r w:rsidRPr="00C25BC1">
        <w:t xml:space="preserve"> that is not part of the current UE configuration (DRB establishment including the case when full configuration option is used): </w:t>
      </w:r>
    </w:p>
    <w:p w14:paraId="48828456" w14:textId="77777777" w:rsidR="00705E1D" w:rsidRPr="00C25BC1" w:rsidRDefault="00705E1D" w:rsidP="00705E1D">
      <w:pPr>
        <w:pStyle w:val="B2"/>
      </w:pPr>
      <w:r w:rsidRPr="00C25BC1">
        <w:t>2&gt;</w:t>
      </w:r>
      <w:r w:rsidRPr="00C25BC1">
        <w:tab/>
        <w:t xml:space="preserve">establish a PDCP entity and configure it in accordance with the received </w:t>
      </w:r>
      <w:r w:rsidRPr="00C25BC1">
        <w:rPr>
          <w:i/>
        </w:rPr>
        <w:t>pdcp-Config</w:t>
      </w:r>
      <w:r w:rsidRPr="00C25BC1">
        <w:t>;</w:t>
      </w:r>
    </w:p>
    <w:p w14:paraId="521BA5FE" w14:textId="77777777" w:rsidR="00705E1D" w:rsidRPr="00C25BC1" w:rsidRDefault="00705E1D" w:rsidP="00705E1D">
      <w:pPr>
        <w:pStyle w:val="B2"/>
        <w:rPr>
          <w:i/>
        </w:rPr>
      </w:pPr>
      <w:r w:rsidRPr="00C25BC1">
        <w:t>2&gt;</w:t>
      </w:r>
      <w:r w:rsidRPr="00C25BC1">
        <w:tab/>
        <w:t xml:space="preserve">if the PDCP entity of this DRB is not configured with </w:t>
      </w:r>
      <w:r w:rsidRPr="00C25BC1">
        <w:rPr>
          <w:i/>
        </w:rPr>
        <w:t>cipheringDisabled:</w:t>
      </w:r>
    </w:p>
    <w:p w14:paraId="09BBD772" w14:textId="77777777" w:rsidR="00705E1D" w:rsidRPr="00C25BC1" w:rsidRDefault="00705E1D" w:rsidP="00705E1D">
      <w:pPr>
        <w:pStyle w:val="B3"/>
      </w:pPr>
      <w:r w:rsidRPr="00C25BC1">
        <w:rPr>
          <w:lang w:eastAsia="zh-CN"/>
        </w:rPr>
        <w:t>3&gt;</w:t>
      </w:r>
      <w:r w:rsidRPr="00C25BC1">
        <w:rPr>
          <w:lang w:eastAsia="zh-CN"/>
        </w:rPr>
        <w:tab/>
      </w:r>
      <w:r w:rsidRPr="00C25BC1">
        <w:t>if target RAT of handover is E-UTRA/5GC, or;</w:t>
      </w:r>
    </w:p>
    <w:p w14:paraId="0644DF8C" w14:textId="77777777" w:rsidR="00705E1D" w:rsidRPr="00C25BC1" w:rsidRDefault="00705E1D" w:rsidP="00705E1D">
      <w:pPr>
        <w:pStyle w:val="B3"/>
      </w:pPr>
      <w:r w:rsidRPr="00C25BC1">
        <w:rPr>
          <w:lang w:eastAsia="zh-CN"/>
        </w:rPr>
        <w:t>3&gt;</w:t>
      </w:r>
      <w:r w:rsidRPr="00C25BC1">
        <w:rPr>
          <w:lang w:eastAsia="zh-CN"/>
        </w:rPr>
        <w:tab/>
      </w:r>
      <w:r w:rsidRPr="00C25BC1">
        <w:t>if the UE is only connected to E-UTRA/5GC:</w:t>
      </w:r>
    </w:p>
    <w:p w14:paraId="1B40BB01" w14:textId="77777777" w:rsidR="00705E1D" w:rsidRPr="00C25BC1" w:rsidRDefault="00705E1D" w:rsidP="00705E1D">
      <w:pPr>
        <w:pStyle w:val="B4"/>
      </w:pPr>
      <w:r w:rsidRPr="00C25BC1">
        <w:t>4&gt;</w:t>
      </w:r>
      <w:r w:rsidRPr="00C25BC1">
        <w:tab/>
        <w:t>configure the PDCP entity with the ciphering algorithm and K</w:t>
      </w:r>
      <w:r w:rsidRPr="00C25BC1">
        <w:rPr>
          <w:vertAlign w:val="subscript"/>
        </w:rPr>
        <w:t>UPenc</w:t>
      </w:r>
      <w:r w:rsidRPr="00C25BC1">
        <w:t xml:space="preserve"> key configured/derived as specified in TS 36.331 [10];</w:t>
      </w:r>
    </w:p>
    <w:p w14:paraId="1D52D13C" w14:textId="77777777" w:rsidR="00705E1D" w:rsidRPr="00C25BC1" w:rsidRDefault="00705E1D" w:rsidP="00705E1D">
      <w:pPr>
        <w:pStyle w:val="B3"/>
        <w:rPr>
          <w:lang w:eastAsia="zh-CN"/>
        </w:rPr>
      </w:pPr>
      <w:r w:rsidRPr="00C25BC1">
        <w:rPr>
          <w:lang w:eastAsia="zh-CN"/>
        </w:rPr>
        <w:t>3&gt;</w:t>
      </w:r>
      <w:r w:rsidRPr="00C25BC1">
        <w:rPr>
          <w:lang w:eastAsia="zh-CN"/>
        </w:rPr>
        <w:tab/>
        <w:t>else:</w:t>
      </w:r>
    </w:p>
    <w:p w14:paraId="0D31A34C" w14:textId="77777777" w:rsidR="00705E1D" w:rsidRPr="00C25BC1" w:rsidRDefault="00705E1D" w:rsidP="00705E1D">
      <w:pPr>
        <w:pStyle w:val="B2"/>
        <w:ind w:left="1420" w:hanging="285"/>
        <w:rPr>
          <w:i/>
        </w:rPr>
      </w:pPr>
      <w:r w:rsidRPr="00C25BC1">
        <w:t>4&gt;</w:t>
      </w:r>
      <w:r w:rsidRPr="00C25BC1">
        <w:tab/>
        <w:t xml:space="preserve">configure the PDCP entity with the ciphering algorithms according to </w:t>
      </w:r>
      <w:r w:rsidRPr="00C25BC1">
        <w:rPr>
          <w:i/>
        </w:rPr>
        <w:t>securityConfig</w:t>
      </w:r>
      <w:r w:rsidRPr="00C25BC1">
        <w:t xml:space="preserve"> and apply the K</w:t>
      </w:r>
      <w:r w:rsidRPr="00C25BC1">
        <w:rPr>
          <w:vertAlign w:val="subscript"/>
        </w:rPr>
        <w:t>UPenc</w:t>
      </w:r>
      <w:r w:rsidRPr="00C25BC1">
        <w:t xml:space="preserve"> key associated with the master key (K</w:t>
      </w:r>
      <w:r w:rsidRPr="00C25BC1">
        <w:rPr>
          <w:vertAlign w:val="subscript"/>
        </w:rPr>
        <w:t>eNB</w:t>
      </w:r>
      <w:r w:rsidRPr="00C25BC1">
        <w:t>/K</w:t>
      </w:r>
      <w:r w:rsidRPr="00C25BC1">
        <w:rPr>
          <w:vertAlign w:val="subscript"/>
        </w:rPr>
        <w:t>gNB</w:t>
      </w:r>
      <w:r w:rsidRPr="00C25BC1">
        <w:t>) or the secondary key (S-K</w:t>
      </w:r>
      <w:r w:rsidRPr="00C25BC1">
        <w:rPr>
          <w:vertAlign w:val="subscript"/>
        </w:rPr>
        <w:t>gNB</w:t>
      </w:r>
      <w:r w:rsidRPr="00C25BC1">
        <w:t>) as indicated in keyToUse;</w:t>
      </w:r>
    </w:p>
    <w:p w14:paraId="44524C70" w14:textId="77777777" w:rsidR="00705E1D" w:rsidRPr="00C25BC1" w:rsidRDefault="00705E1D" w:rsidP="00705E1D">
      <w:pPr>
        <w:pStyle w:val="B2"/>
      </w:pPr>
      <w:r w:rsidRPr="00C25BC1">
        <w:t xml:space="preserve">2&gt; if the PDCP entity of this DRB is configured with </w:t>
      </w:r>
      <w:r w:rsidRPr="00C25BC1">
        <w:rPr>
          <w:i/>
        </w:rPr>
        <w:t>integrityProtection</w:t>
      </w:r>
      <w:r w:rsidRPr="00C25BC1">
        <w:t>:</w:t>
      </w:r>
    </w:p>
    <w:p w14:paraId="244B3683" w14:textId="77777777" w:rsidR="00705E1D" w:rsidRPr="00C25BC1" w:rsidRDefault="00705E1D" w:rsidP="00705E1D">
      <w:pPr>
        <w:pStyle w:val="B3"/>
      </w:pPr>
      <w:r w:rsidRPr="00C25BC1">
        <w:t xml:space="preserve">3&gt; configure the PDCP entity with the integrity algorithms according to </w:t>
      </w:r>
      <w:r w:rsidRPr="00C25BC1">
        <w:rPr>
          <w:i/>
        </w:rPr>
        <w:t>securityConfig</w:t>
      </w:r>
      <w:r w:rsidRPr="00C25BC1">
        <w:t xml:space="preserve"> and apply the K</w:t>
      </w:r>
      <w:r w:rsidRPr="00C25BC1">
        <w:rPr>
          <w:vertAlign w:val="subscript"/>
        </w:rPr>
        <w:t>UPint</w:t>
      </w:r>
      <w:r w:rsidRPr="00C25BC1">
        <w:t xml:space="preserve"> key associated with the master (K</w:t>
      </w:r>
      <w:r w:rsidRPr="00C25BC1">
        <w:rPr>
          <w:vertAlign w:val="subscript"/>
        </w:rPr>
        <w:t>eNB</w:t>
      </w:r>
      <w:r w:rsidRPr="00C25BC1">
        <w:t>/K</w:t>
      </w:r>
      <w:r w:rsidRPr="00C25BC1">
        <w:rPr>
          <w:vertAlign w:val="subscript"/>
        </w:rPr>
        <w:t>gNB</w:t>
      </w:r>
      <w:r w:rsidRPr="00C25BC1">
        <w:t>) or the secondary key (S-K</w:t>
      </w:r>
      <w:r w:rsidRPr="00C25BC1">
        <w:rPr>
          <w:vertAlign w:val="subscript"/>
        </w:rPr>
        <w:t>gNB</w:t>
      </w:r>
      <w:r w:rsidRPr="00C25BC1">
        <w:t xml:space="preserve">) as indicated in </w:t>
      </w:r>
      <w:r w:rsidRPr="00C25BC1">
        <w:rPr>
          <w:i/>
        </w:rPr>
        <w:t>keyToUse</w:t>
      </w:r>
      <w:r w:rsidRPr="00C25BC1">
        <w:t>;</w:t>
      </w:r>
    </w:p>
    <w:p w14:paraId="7477008D" w14:textId="77777777" w:rsidR="00705E1D" w:rsidRPr="00C25BC1" w:rsidRDefault="00705E1D" w:rsidP="00705E1D">
      <w:pPr>
        <w:pStyle w:val="B2"/>
      </w:pPr>
      <w:r w:rsidRPr="00C25BC1">
        <w:t>…</w:t>
      </w:r>
    </w:p>
    <w:p w14:paraId="145D0D92" w14:textId="77777777" w:rsidR="00705E1D" w:rsidRPr="00C25BC1" w:rsidRDefault="00705E1D" w:rsidP="00705E1D">
      <w:pPr>
        <w:pStyle w:val="B2"/>
      </w:pPr>
      <w:r w:rsidRPr="00C25BC1">
        <w:t>2&gt;</w:t>
      </w:r>
      <w:r w:rsidRPr="00C25BC1">
        <w:tab/>
        <w:t>if the UE is operating in EN-DC:</w:t>
      </w:r>
    </w:p>
    <w:p w14:paraId="50DE66B1" w14:textId="77777777" w:rsidR="00705E1D" w:rsidRPr="00C25BC1" w:rsidRDefault="00705E1D" w:rsidP="00705E1D">
      <w:pPr>
        <w:pStyle w:val="B3"/>
      </w:pPr>
      <w:r w:rsidRPr="00C25BC1">
        <w:t xml:space="preserve">3&gt;if the DRB was configured with the same </w:t>
      </w:r>
      <w:r w:rsidRPr="00C25BC1">
        <w:rPr>
          <w:i/>
        </w:rPr>
        <w:t xml:space="preserve">eps-BearerIdentity </w:t>
      </w:r>
      <w:r w:rsidRPr="00C25BC1">
        <w:t>either by NR or E-UTRA prior to receiving this reconfiguration:</w:t>
      </w:r>
    </w:p>
    <w:p w14:paraId="7F16672B" w14:textId="77777777" w:rsidR="00705E1D" w:rsidRPr="00C25BC1" w:rsidRDefault="00705E1D" w:rsidP="00705E1D">
      <w:pPr>
        <w:pStyle w:val="B4"/>
      </w:pPr>
      <w:r w:rsidRPr="00C25BC1">
        <w:t xml:space="preserve">4&gt; associate the established DRB with the corresponding </w:t>
      </w:r>
      <w:r w:rsidRPr="00C25BC1">
        <w:rPr>
          <w:i/>
        </w:rPr>
        <w:t>eps-BearerIdentity;</w:t>
      </w:r>
    </w:p>
    <w:p w14:paraId="1980D8C8" w14:textId="77777777" w:rsidR="00705E1D" w:rsidRPr="00C25BC1" w:rsidRDefault="00705E1D" w:rsidP="00705E1D">
      <w:pPr>
        <w:pStyle w:val="B3"/>
      </w:pPr>
      <w:r w:rsidRPr="00C25BC1">
        <w:t>3&gt; else:</w:t>
      </w:r>
    </w:p>
    <w:p w14:paraId="7F092361" w14:textId="77777777" w:rsidR="00705E1D" w:rsidRPr="00C25BC1" w:rsidRDefault="00705E1D" w:rsidP="00705E1D">
      <w:pPr>
        <w:pStyle w:val="B4"/>
      </w:pPr>
      <w:r w:rsidRPr="00C25BC1">
        <w:t>4&gt;</w:t>
      </w:r>
      <w:r w:rsidRPr="00C25BC1">
        <w:tab/>
        <w:t xml:space="preserve">indicate the establishment of the DRB(s) and the </w:t>
      </w:r>
      <w:r w:rsidRPr="00C25BC1">
        <w:rPr>
          <w:i/>
        </w:rPr>
        <w:t>eps-BearerIdentity</w:t>
      </w:r>
      <w:r w:rsidRPr="00C25BC1">
        <w:t xml:space="preserve"> of the established DRB(s) to upper layers;</w:t>
      </w:r>
    </w:p>
    <w:p w14:paraId="1C9F3F52" w14:textId="77777777" w:rsidR="00705E1D" w:rsidRPr="00C25BC1" w:rsidRDefault="00705E1D" w:rsidP="00705E1D">
      <w:pPr>
        <w:pStyle w:val="B1"/>
        <w:ind w:left="284" w:firstLine="0"/>
      </w:pPr>
      <w:r w:rsidRPr="00C25BC1">
        <w:t>1&gt;</w:t>
      </w:r>
      <w:r w:rsidRPr="00C25BC1">
        <w:tab/>
        <w:t xml:space="preserve">for each </w:t>
      </w:r>
      <w:r w:rsidRPr="00C25BC1">
        <w:rPr>
          <w:i/>
        </w:rPr>
        <w:t>drb-Identity</w:t>
      </w:r>
      <w:r w:rsidRPr="00C25BC1">
        <w:t xml:space="preserve"> value included in the </w:t>
      </w:r>
      <w:r w:rsidRPr="00C25BC1">
        <w:rPr>
          <w:i/>
        </w:rPr>
        <w:t>drb-ToAddModList</w:t>
      </w:r>
      <w:r w:rsidRPr="00C25BC1">
        <w:t xml:space="preserve"> that is part of the current UE configuration:</w:t>
      </w:r>
    </w:p>
    <w:p w14:paraId="244CE2AA" w14:textId="77777777" w:rsidR="00705E1D" w:rsidRPr="00C25BC1" w:rsidRDefault="00705E1D" w:rsidP="00705E1D">
      <w:pPr>
        <w:pStyle w:val="B2"/>
      </w:pPr>
      <w:r w:rsidRPr="00C25BC1">
        <w:t>2&gt;</w:t>
      </w:r>
      <w:r w:rsidRPr="00C25BC1">
        <w:tab/>
        <w:t xml:space="preserve">if the </w:t>
      </w:r>
      <w:r w:rsidRPr="00C25BC1">
        <w:rPr>
          <w:i/>
        </w:rPr>
        <w:t>reestablishPDCP</w:t>
      </w:r>
      <w:r w:rsidRPr="00C25BC1">
        <w:t xml:space="preserve"> is set:</w:t>
      </w:r>
    </w:p>
    <w:p w14:paraId="34A05E3D" w14:textId="77777777" w:rsidR="00705E1D" w:rsidRPr="00C25BC1" w:rsidRDefault="00705E1D" w:rsidP="00705E1D">
      <w:pPr>
        <w:pStyle w:val="wordsection1"/>
        <w:spacing w:after="180"/>
        <w:ind w:left="1135" w:hanging="284"/>
        <w:rPr>
          <w:rFonts w:ascii="Times New Roman" w:eastAsia="Times New Roman" w:hAnsi="Times New Roman" w:cs="Times New Roman"/>
          <w:lang w:val="en-GB" w:eastAsia="en-US"/>
        </w:rPr>
      </w:pPr>
      <w:r w:rsidRPr="00C25BC1">
        <w:rPr>
          <w:lang w:val="en-GB"/>
        </w:rPr>
        <w:t>3&gt;</w:t>
      </w:r>
      <w:r w:rsidRPr="00C25BC1">
        <w:rPr>
          <w:lang w:val="en-GB"/>
        </w:rPr>
        <w:tab/>
        <w:t>if target RAT is E-UTRA/5GC, or:</w:t>
      </w:r>
    </w:p>
    <w:p w14:paraId="074C12C5" w14:textId="77777777" w:rsidR="00705E1D" w:rsidRPr="00C25BC1" w:rsidRDefault="00705E1D" w:rsidP="00705E1D">
      <w:pPr>
        <w:pStyle w:val="wordsection1"/>
        <w:spacing w:after="180"/>
        <w:ind w:left="1135" w:hanging="284"/>
        <w:rPr>
          <w:rFonts w:ascii="Times New Roman" w:eastAsia="Times New Roman" w:hAnsi="Times New Roman" w:cs="Times New Roman"/>
          <w:lang w:val="en-GB" w:eastAsia="x-none"/>
        </w:rPr>
      </w:pPr>
      <w:r w:rsidRPr="00C25BC1">
        <w:rPr>
          <w:lang w:val="en-GB" w:eastAsia="zh-CN"/>
        </w:rPr>
        <w:t>3&gt;</w:t>
      </w:r>
      <w:r w:rsidRPr="00C25BC1">
        <w:rPr>
          <w:lang w:val="en-GB" w:eastAsia="zh-CN"/>
        </w:rPr>
        <w:tab/>
      </w:r>
      <w:r w:rsidRPr="00C25BC1">
        <w:rPr>
          <w:lang w:val="en-GB"/>
        </w:rPr>
        <w:t>if the UE is only connected to E-UTRA/5GC:</w:t>
      </w:r>
    </w:p>
    <w:p w14:paraId="0C78C36C" w14:textId="77777777" w:rsidR="00705E1D" w:rsidRPr="00C25BC1" w:rsidRDefault="00705E1D" w:rsidP="00705E1D">
      <w:pPr>
        <w:pStyle w:val="B4"/>
        <w:rPr>
          <w:i/>
        </w:rPr>
      </w:pPr>
      <w:r w:rsidRPr="00C25BC1">
        <w:t>4&gt;</w:t>
      </w:r>
      <w:r w:rsidRPr="00C25BC1">
        <w:tab/>
        <w:t xml:space="preserve">if the PDCP entity of this DRB is not configured with </w:t>
      </w:r>
      <w:r w:rsidRPr="00C25BC1">
        <w:rPr>
          <w:i/>
        </w:rPr>
        <w:t>cipheringDisabled:</w:t>
      </w:r>
    </w:p>
    <w:p w14:paraId="0FEDAE06" w14:textId="77777777" w:rsidR="00705E1D" w:rsidRPr="00C25BC1" w:rsidRDefault="00705E1D" w:rsidP="00705E1D">
      <w:pPr>
        <w:pStyle w:val="wordsection1"/>
        <w:spacing w:after="180"/>
        <w:ind w:left="1703" w:hanging="285"/>
        <w:rPr>
          <w:rFonts w:ascii="Times New Roman" w:eastAsia="Times New Roman" w:hAnsi="Times New Roman" w:cs="Times New Roman"/>
          <w:lang w:val="en-GB" w:eastAsia="x-none"/>
        </w:rPr>
      </w:pPr>
      <w:r w:rsidRPr="00C25BC1">
        <w:rPr>
          <w:lang w:val="en-GB"/>
        </w:rPr>
        <w:t>5&gt;</w:t>
      </w:r>
      <w:r w:rsidRPr="00C25BC1">
        <w:rPr>
          <w:lang w:val="en-GB"/>
        </w:rPr>
        <w:tab/>
        <w:t>configure the PDCP entity with the ciphering algorithm and K</w:t>
      </w:r>
      <w:r w:rsidRPr="00C25BC1">
        <w:rPr>
          <w:vertAlign w:val="subscript"/>
          <w:lang w:val="en-GB"/>
        </w:rPr>
        <w:t>UPenc</w:t>
      </w:r>
      <w:r w:rsidRPr="00C25BC1">
        <w:rPr>
          <w:lang w:val="en-GB"/>
        </w:rPr>
        <w:t xml:space="preserve"> key configured/derived as specified in TS 36.331 [10, 5.4.2.3], i.e. the ciphering configuration shall be applied to all subsequent PDCP PDUs received and sent by the UE;</w:t>
      </w:r>
    </w:p>
    <w:p w14:paraId="2C39E0F7" w14:textId="77777777" w:rsidR="00705E1D" w:rsidRPr="00C25BC1" w:rsidRDefault="00705E1D" w:rsidP="00705E1D">
      <w:pPr>
        <w:pStyle w:val="B3"/>
      </w:pPr>
      <w:r w:rsidRPr="00C25BC1">
        <w:t>3&gt;</w:t>
      </w:r>
      <w:r w:rsidRPr="00C25BC1">
        <w:tab/>
        <w:t>else:</w:t>
      </w:r>
    </w:p>
    <w:p w14:paraId="437833D4" w14:textId="77777777" w:rsidR="00705E1D" w:rsidRPr="00C25BC1" w:rsidRDefault="00705E1D" w:rsidP="00705E1D">
      <w:pPr>
        <w:pStyle w:val="B4"/>
        <w:rPr>
          <w:i/>
        </w:rPr>
      </w:pPr>
      <w:r w:rsidRPr="00C25BC1">
        <w:t>4&gt;</w:t>
      </w:r>
      <w:r w:rsidRPr="00C25BC1">
        <w:tab/>
        <w:t xml:space="preserve">if the PDCP entity of this DRB is not configured with </w:t>
      </w:r>
      <w:r w:rsidRPr="00C25BC1">
        <w:rPr>
          <w:i/>
        </w:rPr>
        <w:t>cipheringDisabled:</w:t>
      </w:r>
    </w:p>
    <w:p w14:paraId="75692C85" w14:textId="77777777" w:rsidR="00705E1D" w:rsidRPr="00C25BC1" w:rsidRDefault="00705E1D" w:rsidP="00705E1D">
      <w:pPr>
        <w:pStyle w:val="B3"/>
        <w:ind w:left="1704" w:hanging="285"/>
        <w:rPr>
          <w:i/>
        </w:rPr>
      </w:pPr>
      <w:r w:rsidRPr="00C25BC1">
        <w:lastRenderedPageBreak/>
        <w:t>5&gt;</w:t>
      </w:r>
      <w:r w:rsidRPr="00C25BC1">
        <w:tab/>
        <w:t>configure the PDCP entity with the ciphering algorithm and K</w:t>
      </w:r>
      <w:r w:rsidRPr="00C25BC1">
        <w:rPr>
          <w:vertAlign w:val="subscript"/>
        </w:rPr>
        <w:t>UPenc</w:t>
      </w:r>
      <w:r w:rsidRPr="00C25BC1">
        <w:t xml:space="preserve"> key associated with the master key (K</w:t>
      </w:r>
      <w:r w:rsidRPr="00C25BC1">
        <w:rPr>
          <w:vertAlign w:val="subscript"/>
        </w:rPr>
        <w:t>eNB</w:t>
      </w:r>
      <w:r w:rsidRPr="00C25BC1">
        <w:t>/ K</w:t>
      </w:r>
      <w:r w:rsidRPr="00C25BC1">
        <w:rPr>
          <w:vertAlign w:val="subscript"/>
        </w:rPr>
        <w:t>gNB</w:t>
      </w:r>
      <w:r w:rsidRPr="00C25BC1">
        <w:t>) or the secondary key (S-K</w:t>
      </w:r>
      <w:r w:rsidRPr="00C25BC1">
        <w:rPr>
          <w:vertAlign w:val="subscript"/>
        </w:rPr>
        <w:t>gNB</w:t>
      </w:r>
      <w:r w:rsidRPr="00C25BC1">
        <w:t xml:space="preserve">), as indicated in </w:t>
      </w:r>
      <w:r w:rsidRPr="00C25BC1">
        <w:rPr>
          <w:i/>
        </w:rPr>
        <w:t>keyToUse</w:t>
      </w:r>
      <w:r w:rsidRPr="00C25BC1">
        <w:t>, i.e. the ciphering configuration shall be applied to all subsequent PDCP PDUs received and sent by the UE;</w:t>
      </w:r>
    </w:p>
    <w:p w14:paraId="5EDDE8B8" w14:textId="77777777" w:rsidR="00705E1D" w:rsidRPr="00C25BC1" w:rsidRDefault="00705E1D" w:rsidP="00705E1D">
      <w:pPr>
        <w:pStyle w:val="B3"/>
      </w:pPr>
      <w:r w:rsidRPr="00C25BC1">
        <w:t xml:space="preserve">4&gt; if the PDCP entity of this DRB is configured with </w:t>
      </w:r>
      <w:r w:rsidRPr="00C25BC1">
        <w:rPr>
          <w:i/>
        </w:rPr>
        <w:t>integrityProtection</w:t>
      </w:r>
      <w:r w:rsidRPr="00C25BC1">
        <w:t>:</w:t>
      </w:r>
    </w:p>
    <w:p w14:paraId="0235C52C" w14:textId="77777777" w:rsidR="00705E1D" w:rsidRPr="00C25BC1" w:rsidRDefault="00705E1D" w:rsidP="00705E1D">
      <w:pPr>
        <w:pStyle w:val="B4"/>
      </w:pPr>
      <w:r w:rsidRPr="00C25BC1">
        <w:t xml:space="preserve">5&gt; configure the PDCP entity with the integrity algorithms according to </w:t>
      </w:r>
      <w:r w:rsidRPr="00C25BC1">
        <w:rPr>
          <w:i/>
        </w:rPr>
        <w:t>securityConfig</w:t>
      </w:r>
      <w:r w:rsidRPr="00C25BC1">
        <w:t xml:space="preserve"> and apply the K</w:t>
      </w:r>
      <w:r w:rsidRPr="00C25BC1">
        <w:rPr>
          <w:vertAlign w:val="subscript"/>
        </w:rPr>
        <w:t>UPint</w:t>
      </w:r>
      <w:r w:rsidRPr="00C25BC1">
        <w:t xml:space="preserve"> key associated with the master (K</w:t>
      </w:r>
      <w:r w:rsidRPr="00C25BC1">
        <w:rPr>
          <w:vertAlign w:val="subscript"/>
        </w:rPr>
        <w:t>eNB</w:t>
      </w:r>
      <w:r w:rsidRPr="00C25BC1">
        <w:t>/K</w:t>
      </w:r>
      <w:r w:rsidRPr="00C25BC1">
        <w:rPr>
          <w:vertAlign w:val="subscript"/>
        </w:rPr>
        <w:t>gNB</w:t>
      </w:r>
      <w:r w:rsidRPr="00C25BC1">
        <w:t>) or the secondary key (S-K</w:t>
      </w:r>
      <w:r w:rsidRPr="00C25BC1">
        <w:rPr>
          <w:vertAlign w:val="subscript"/>
        </w:rPr>
        <w:t>gNB</w:t>
      </w:r>
      <w:r w:rsidRPr="00C25BC1">
        <w:t xml:space="preserve">) as indicated in </w:t>
      </w:r>
      <w:r w:rsidRPr="00C25BC1">
        <w:rPr>
          <w:i/>
        </w:rPr>
        <w:t>keyToUse</w:t>
      </w:r>
      <w:r w:rsidRPr="00C25BC1">
        <w:t>;</w:t>
      </w:r>
    </w:p>
    <w:p w14:paraId="63D9D2CB" w14:textId="77777777" w:rsidR="00705E1D" w:rsidRPr="00C25BC1" w:rsidRDefault="00705E1D" w:rsidP="00705E1D">
      <w:pPr>
        <w:pStyle w:val="B3"/>
      </w:pPr>
      <w:r w:rsidRPr="00C25BC1">
        <w:t>3&gt;</w:t>
      </w:r>
      <w:r w:rsidRPr="00C25BC1">
        <w:tab/>
        <w:t>re-establish the PDCP entity of this DRB as specified in 38.323 [5], clause 5.1.2;</w:t>
      </w:r>
    </w:p>
    <w:p w14:paraId="36789D3A" w14:textId="77777777" w:rsidR="00705E1D" w:rsidRPr="00C25BC1" w:rsidRDefault="00705E1D" w:rsidP="00705E1D">
      <w:pPr>
        <w:pStyle w:val="B2"/>
      </w:pPr>
      <w:r w:rsidRPr="00C25BC1">
        <w:t>2&gt;</w:t>
      </w:r>
      <w:r w:rsidRPr="00C25BC1">
        <w:tab/>
        <w:t xml:space="preserve">else, if the </w:t>
      </w:r>
      <w:r w:rsidRPr="00C25BC1">
        <w:rPr>
          <w:i/>
        </w:rPr>
        <w:t xml:space="preserve">recoverPDCP </w:t>
      </w:r>
      <w:r w:rsidRPr="00C25BC1">
        <w:t>is set:</w:t>
      </w:r>
    </w:p>
    <w:p w14:paraId="4C347EA1" w14:textId="77777777" w:rsidR="00705E1D" w:rsidRPr="00C25BC1" w:rsidRDefault="00705E1D" w:rsidP="00705E1D">
      <w:pPr>
        <w:pStyle w:val="B3"/>
      </w:pPr>
      <w:r w:rsidRPr="00C25BC1">
        <w:t>3&gt;</w:t>
      </w:r>
      <w:r w:rsidRPr="00C25BC1">
        <w:tab/>
        <w:t>trigger the PDCP entity of this DRB to perform data recovery as specified in 38.323 [5];</w:t>
      </w:r>
    </w:p>
    <w:p w14:paraId="14EAC80C" w14:textId="77777777" w:rsidR="00705E1D" w:rsidRPr="00C25BC1" w:rsidRDefault="00705E1D" w:rsidP="00705E1D">
      <w:pPr>
        <w:pStyle w:val="B2"/>
      </w:pPr>
      <w:r w:rsidRPr="00C25BC1">
        <w:t>2&gt;</w:t>
      </w:r>
      <w:r w:rsidRPr="00C25BC1">
        <w:tab/>
        <w:t xml:space="preserve">if the </w:t>
      </w:r>
      <w:r w:rsidRPr="00C25BC1">
        <w:rPr>
          <w:i/>
        </w:rPr>
        <w:t>pdcp-Config</w:t>
      </w:r>
      <w:r w:rsidRPr="00C25BC1">
        <w:t xml:space="preserve"> is included:</w:t>
      </w:r>
    </w:p>
    <w:p w14:paraId="0E093ADF" w14:textId="77777777" w:rsidR="00705E1D" w:rsidRPr="00C25BC1" w:rsidRDefault="00705E1D" w:rsidP="00705E1D">
      <w:pPr>
        <w:pStyle w:val="B1"/>
      </w:pPr>
      <w:r w:rsidRPr="00C25BC1">
        <w:t>3&gt;</w:t>
      </w:r>
      <w:r w:rsidRPr="00C25BC1">
        <w:tab/>
        <w:t xml:space="preserve">reconfigure the PDCP entity in accordance with the received </w:t>
      </w:r>
      <w:r w:rsidRPr="00C25BC1">
        <w:rPr>
          <w:i/>
        </w:rPr>
        <w:t>pdcp-Config</w:t>
      </w:r>
      <w:r w:rsidRPr="00C25BC1">
        <w:t>.</w:t>
      </w:r>
    </w:p>
    <w:p w14:paraId="13242D91" w14:textId="77777777" w:rsidR="00705E1D" w:rsidRPr="00C25BC1" w:rsidRDefault="00705E1D" w:rsidP="00705E1D">
      <w:pPr>
        <w:pStyle w:val="NO"/>
      </w:pPr>
      <w:r w:rsidRPr="00C25BC1">
        <w:t>…</w:t>
      </w:r>
    </w:p>
    <w:p w14:paraId="6DF4E220" w14:textId="77777777" w:rsidR="00705E1D" w:rsidRPr="00C25BC1" w:rsidRDefault="00705E1D" w:rsidP="00705E1D">
      <w:pPr>
        <w:pStyle w:val="NO"/>
      </w:pPr>
      <w:r w:rsidRPr="00C25BC1">
        <w:t>NOTE 1:</w:t>
      </w:r>
      <w:r w:rsidRPr="00C25BC1">
        <w:tab/>
        <w:t>Void.</w:t>
      </w:r>
    </w:p>
    <w:p w14:paraId="6693C648" w14:textId="77777777" w:rsidR="00705E1D" w:rsidRPr="00C25BC1" w:rsidRDefault="00705E1D" w:rsidP="00705E1D">
      <w:pPr>
        <w:pStyle w:val="NO"/>
      </w:pPr>
      <w:r w:rsidRPr="00C25BC1">
        <w:t>NOTE 2:</w:t>
      </w:r>
      <w:r w:rsidRPr="00C25BC1">
        <w:tab/>
        <w:t xml:space="preserve">When determining whether a drb-Identity value is part of the current UE configuration, the UE does not distinguish which </w:t>
      </w:r>
      <w:r w:rsidRPr="00C25BC1">
        <w:rPr>
          <w:i/>
        </w:rPr>
        <w:t>RadioBearerConfig</w:t>
      </w:r>
      <w:r w:rsidRPr="00C25BC1">
        <w:t xml:space="preserve"> and </w:t>
      </w:r>
      <w:r w:rsidRPr="00C25BC1">
        <w:rPr>
          <w:i/>
        </w:rPr>
        <w:t>DRB-ToAddModList</w:t>
      </w:r>
      <w:r w:rsidRPr="00C25BC1">
        <w:t xml:space="preserve"> that DRB was originally configured in.  To re-associate a DRB with a different key (KeNB to S-KeNB or vice versa), the network provides the </w:t>
      </w:r>
      <w:r w:rsidRPr="00C25BC1">
        <w:rPr>
          <w:i/>
        </w:rPr>
        <w:t>drb-Identity</w:t>
      </w:r>
      <w:r w:rsidRPr="00C25BC1">
        <w:t xml:space="preserve"> value in the (target) </w:t>
      </w:r>
      <w:r w:rsidRPr="00C25BC1">
        <w:rPr>
          <w:i/>
        </w:rPr>
        <w:t>drb-ToAddModList</w:t>
      </w:r>
      <w:r w:rsidRPr="00C25BC1">
        <w:t xml:space="preserve"> and sets the </w:t>
      </w:r>
      <w:r w:rsidRPr="00C25BC1">
        <w:rPr>
          <w:i/>
        </w:rPr>
        <w:t>reestablish</w:t>
      </w:r>
      <w:r w:rsidRPr="00C25BC1">
        <w:rPr>
          <w:i/>
          <w:lang w:eastAsia="zh-CN"/>
        </w:rPr>
        <w:t>PDCP</w:t>
      </w:r>
      <w:r w:rsidRPr="00C25BC1">
        <w:t xml:space="preserve"> flag. The network does not list the </w:t>
      </w:r>
      <w:r w:rsidRPr="00C25BC1">
        <w:rPr>
          <w:i/>
        </w:rPr>
        <w:t>drb-Identity</w:t>
      </w:r>
      <w:r w:rsidRPr="00C25BC1">
        <w:t xml:space="preserve"> in the (source) </w:t>
      </w:r>
      <w:r w:rsidRPr="00C25BC1">
        <w:rPr>
          <w:i/>
        </w:rPr>
        <w:t>drb-ToReleaseList</w:t>
      </w:r>
      <w:r w:rsidRPr="00C25BC1">
        <w:t xml:space="preserve">. </w:t>
      </w:r>
    </w:p>
    <w:p w14:paraId="4E2A9E48" w14:textId="77777777" w:rsidR="00705E1D" w:rsidRPr="00C25BC1" w:rsidRDefault="00705E1D" w:rsidP="00705E1D">
      <w:pPr>
        <w:pStyle w:val="NO"/>
      </w:pPr>
      <w:r w:rsidRPr="00C25BC1">
        <w:t>NOTE 3:</w:t>
      </w:r>
      <w:r w:rsidRPr="00C25BC1">
        <w:tab/>
        <w:t xml:space="preserve">When setting the </w:t>
      </w:r>
      <w:r w:rsidRPr="00C25BC1">
        <w:rPr>
          <w:i/>
        </w:rPr>
        <w:t>reestablishPDCP</w:t>
      </w:r>
      <w:r w:rsidRPr="00C25BC1">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54072019" w14:textId="77777777" w:rsidR="00705E1D" w:rsidRPr="00C25BC1" w:rsidRDefault="00705E1D" w:rsidP="00705E1D">
      <w:pPr>
        <w:pStyle w:val="NO"/>
      </w:pPr>
      <w:r w:rsidRPr="00C25BC1">
        <w:t>NOTE 4:</w:t>
      </w:r>
      <w:r w:rsidRPr="00C25BC1">
        <w:tab/>
        <w:t>In this specification, UE configuration refers to the parameters configured by NR RRC unless otherwise stated.</w:t>
      </w:r>
    </w:p>
    <w:p w14:paraId="30674729" w14:textId="77777777" w:rsidR="00705E1D" w:rsidRPr="00C25BC1" w:rsidRDefault="00705E1D" w:rsidP="00705E1D">
      <w:pPr>
        <w:pStyle w:val="NO"/>
      </w:pPr>
      <w:r w:rsidRPr="00C25BC1">
        <w:t>NOTE 5: Ciphering and integrity protection can be enabled or disabled for a DRB. The enabling/disabling of cipheriong or integrity protection can be changed only by releasing and adding the DRB.</w:t>
      </w:r>
    </w:p>
    <w:p w14:paraId="0521AED7" w14:textId="77777777" w:rsidR="00705E1D" w:rsidRPr="00C25BC1" w:rsidRDefault="00705E1D" w:rsidP="00705E1D">
      <w:r w:rsidRPr="00C25BC1">
        <w:t>[TS 37.340, Annex A]</w:t>
      </w:r>
    </w:p>
    <w:p w14:paraId="783D1165" w14:textId="77777777" w:rsidR="00705E1D" w:rsidRPr="00C25BC1" w:rsidRDefault="00705E1D" w:rsidP="00705E1D">
      <w:pPr>
        <w:rPr>
          <w:rFonts w:eastAsia="MS Mincho"/>
        </w:rPr>
      </w:pPr>
      <w:r w:rsidRPr="00C25BC1">
        <w:rPr>
          <w:rFonts w:eastAsia="MS Mincho"/>
        </w:rPr>
        <w:t xml:space="preserve">This clause provides for information an overview on L2 handling for bearer type change in MR-DC, with and without a security key change </w:t>
      </w:r>
      <w:r w:rsidRPr="00C25BC1">
        <w:t>due to a change of the termination point.</w:t>
      </w:r>
    </w:p>
    <w:p w14:paraId="59D13EBC" w14:textId="77777777" w:rsidR="00705E1D" w:rsidRPr="00C25BC1" w:rsidRDefault="00705E1D" w:rsidP="00705E1D">
      <w:pPr>
        <w:pStyle w:val="TH"/>
        <w:rPr>
          <w:rFonts w:eastAsia="MS Mincho"/>
        </w:rPr>
      </w:pPr>
      <w:r w:rsidRPr="00C25BC1">
        <w:rPr>
          <w:rFonts w:eastAsia="MS Mincho"/>
        </w:rPr>
        <w:t>Table A-1: L2 handling for bearer type change with and without a security key change due to a change of the termination point</w:t>
      </w:r>
    </w:p>
    <w:tbl>
      <w:tblPr>
        <w:tblW w:w="0" w:type="auto"/>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50"/>
        <w:gridCol w:w="1450"/>
        <w:gridCol w:w="1418"/>
        <w:gridCol w:w="1417"/>
        <w:gridCol w:w="1418"/>
        <w:gridCol w:w="1559"/>
        <w:gridCol w:w="1563"/>
      </w:tblGrid>
      <w:tr w:rsidR="00705E1D" w:rsidRPr="00C25BC1" w14:paraId="773CED2B" w14:textId="77777777" w:rsidTr="00C47FAB">
        <w:trPr>
          <w:trHeight w:val="260"/>
        </w:trPr>
        <w:tc>
          <w:tcPr>
            <w:tcW w:w="950" w:type="dxa"/>
            <w:vMerge w:val="restart"/>
            <w:tcMar>
              <w:top w:w="15" w:type="dxa"/>
              <w:left w:w="144" w:type="dxa"/>
              <w:bottom w:w="0" w:type="dxa"/>
              <w:right w:w="144" w:type="dxa"/>
            </w:tcMar>
            <w:hideMark/>
          </w:tcPr>
          <w:p w14:paraId="4B6093A1" w14:textId="77777777" w:rsidR="00705E1D" w:rsidRPr="00C25BC1" w:rsidRDefault="00705E1D" w:rsidP="00C47FAB">
            <w:pPr>
              <w:pStyle w:val="TAH"/>
              <w:rPr>
                <w:kern w:val="24"/>
                <w:lang w:eastAsia="fi-FI"/>
              </w:rPr>
            </w:pPr>
            <w:r w:rsidRPr="00C25BC1">
              <w:rPr>
                <w:kern w:val="24"/>
                <w:lang w:eastAsia="fi-FI"/>
              </w:rPr>
              <w:t>Bearer type change from row</w:t>
            </w:r>
            <w:r w:rsidRPr="00C25BC1">
              <w:rPr>
                <w:kern w:val="24"/>
                <w:lang w:eastAsia="fi-FI"/>
              </w:rPr>
              <w:br/>
              <w:t>to col</w:t>
            </w:r>
          </w:p>
        </w:tc>
        <w:tc>
          <w:tcPr>
            <w:tcW w:w="2868" w:type="dxa"/>
            <w:gridSpan w:val="2"/>
            <w:tcMar>
              <w:top w:w="15" w:type="dxa"/>
              <w:left w:w="144" w:type="dxa"/>
              <w:bottom w:w="0" w:type="dxa"/>
              <w:right w:w="144" w:type="dxa"/>
            </w:tcMar>
            <w:vAlign w:val="center"/>
            <w:hideMark/>
          </w:tcPr>
          <w:p w14:paraId="530C5F74" w14:textId="77777777" w:rsidR="00705E1D" w:rsidRPr="00C25BC1" w:rsidRDefault="00705E1D" w:rsidP="00C47FAB">
            <w:pPr>
              <w:pStyle w:val="TAH"/>
              <w:rPr>
                <w:lang w:eastAsia="fi-FI"/>
              </w:rPr>
            </w:pPr>
            <w:r w:rsidRPr="00C25BC1">
              <w:rPr>
                <w:kern w:val="24"/>
                <w:lang w:eastAsia="fi-FI"/>
              </w:rPr>
              <w:t>MCG</w:t>
            </w:r>
          </w:p>
        </w:tc>
        <w:tc>
          <w:tcPr>
            <w:tcW w:w="2835" w:type="dxa"/>
            <w:gridSpan w:val="2"/>
            <w:tcMar>
              <w:top w:w="15" w:type="dxa"/>
              <w:left w:w="144" w:type="dxa"/>
              <w:bottom w:w="0" w:type="dxa"/>
              <w:right w:w="144" w:type="dxa"/>
            </w:tcMar>
            <w:vAlign w:val="center"/>
            <w:hideMark/>
          </w:tcPr>
          <w:p w14:paraId="1CB6C86C" w14:textId="77777777" w:rsidR="00705E1D" w:rsidRPr="00C25BC1" w:rsidRDefault="00705E1D" w:rsidP="00C47FAB">
            <w:pPr>
              <w:pStyle w:val="TAH"/>
              <w:rPr>
                <w:lang w:eastAsia="fi-FI"/>
              </w:rPr>
            </w:pPr>
            <w:r w:rsidRPr="00C25BC1">
              <w:rPr>
                <w:kern w:val="24"/>
                <w:lang w:eastAsia="fi-FI"/>
              </w:rPr>
              <w:t>Split</w:t>
            </w:r>
          </w:p>
        </w:tc>
        <w:tc>
          <w:tcPr>
            <w:tcW w:w="3122" w:type="dxa"/>
            <w:gridSpan w:val="2"/>
            <w:tcMar>
              <w:top w:w="15" w:type="dxa"/>
              <w:left w:w="144" w:type="dxa"/>
              <w:bottom w:w="0" w:type="dxa"/>
              <w:right w:w="144" w:type="dxa"/>
            </w:tcMar>
            <w:vAlign w:val="center"/>
            <w:hideMark/>
          </w:tcPr>
          <w:p w14:paraId="2B33A490" w14:textId="77777777" w:rsidR="00705E1D" w:rsidRPr="00C25BC1" w:rsidRDefault="00705E1D" w:rsidP="00C47FAB">
            <w:pPr>
              <w:pStyle w:val="TAH"/>
              <w:rPr>
                <w:lang w:eastAsia="fi-FI"/>
              </w:rPr>
            </w:pPr>
            <w:r w:rsidRPr="00C25BC1">
              <w:rPr>
                <w:kern w:val="24"/>
                <w:lang w:eastAsia="fi-FI"/>
              </w:rPr>
              <w:t>SCG</w:t>
            </w:r>
          </w:p>
        </w:tc>
      </w:tr>
      <w:tr w:rsidR="00705E1D" w:rsidRPr="00C25BC1" w14:paraId="093423B8" w14:textId="77777777" w:rsidTr="00C47FAB">
        <w:trPr>
          <w:trHeight w:val="889"/>
        </w:trPr>
        <w:tc>
          <w:tcPr>
            <w:tcW w:w="950" w:type="dxa"/>
            <w:vMerge/>
            <w:vAlign w:val="center"/>
            <w:hideMark/>
          </w:tcPr>
          <w:p w14:paraId="7763880C" w14:textId="77777777" w:rsidR="00705E1D" w:rsidRPr="00C25BC1" w:rsidRDefault="00705E1D" w:rsidP="00C47FAB">
            <w:pPr>
              <w:spacing w:after="0"/>
              <w:rPr>
                <w:rFonts w:ascii="Arial" w:hAnsi="Arial"/>
                <w:b/>
                <w:kern w:val="24"/>
                <w:sz w:val="18"/>
                <w:lang w:eastAsia="fi-FI"/>
              </w:rPr>
            </w:pPr>
          </w:p>
        </w:tc>
        <w:tc>
          <w:tcPr>
            <w:tcW w:w="1450" w:type="dxa"/>
            <w:tcMar>
              <w:top w:w="15" w:type="dxa"/>
              <w:left w:w="144" w:type="dxa"/>
              <w:bottom w:w="0" w:type="dxa"/>
              <w:right w:w="144" w:type="dxa"/>
            </w:tcMar>
            <w:vAlign w:val="center"/>
            <w:hideMark/>
          </w:tcPr>
          <w:p w14:paraId="40673742" w14:textId="77777777" w:rsidR="00705E1D" w:rsidRPr="00C25BC1" w:rsidRDefault="00705E1D" w:rsidP="00C47FAB">
            <w:pPr>
              <w:pStyle w:val="TAH"/>
              <w:rPr>
                <w:kern w:val="24"/>
                <w:lang w:eastAsia="fi-FI"/>
              </w:rPr>
            </w:pPr>
            <w:r w:rsidRPr="00C25BC1">
              <w:rPr>
                <w:kern w:val="24"/>
                <w:lang w:eastAsia="fi-FI"/>
              </w:rPr>
              <w:t>no change of termination point</w:t>
            </w:r>
          </w:p>
          <w:p w14:paraId="52BFC567" w14:textId="77777777" w:rsidR="00705E1D" w:rsidRPr="00C25BC1" w:rsidRDefault="00705E1D" w:rsidP="00C47FAB">
            <w:pPr>
              <w:pStyle w:val="TAH"/>
              <w:rPr>
                <w:lang w:eastAsia="fi-FI"/>
              </w:rPr>
            </w:pPr>
            <w:r w:rsidRPr="00C25BC1">
              <w:rPr>
                <w:kern w:val="24"/>
                <w:lang w:eastAsia="fi-FI"/>
              </w:rPr>
              <w:t>(no key change)</w:t>
            </w:r>
          </w:p>
        </w:tc>
        <w:tc>
          <w:tcPr>
            <w:tcW w:w="1418" w:type="dxa"/>
            <w:tcMar>
              <w:top w:w="15" w:type="dxa"/>
              <w:left w:w="144" w:type="dxa"/>
              <w:bottom w:w="0" w:type="dxa"/>
              <w:right w:w="144" w:type="dxa"/>
            </w:tcMar>
            <w:vAlign w:val="center"/>
            <w:hideMark/>
          </w:tcPr>
          <w:p w14:paraId="2204E5DF" w14:textId="77777777" w:rsidR="00705E1D" w:rsidRPr="00C25BC1" w:rsidRDefault="00705E1D" w:rsidP="00C47FAB">
            <w:pPr>
              <w:pStyle w:val="TAH"/>
              <w:rPr>
                <w:kern w:val="24"/>
                <w:lang w:eastAsia="fi-FI"/>
              </w:rPr>
            </w:pPr>
            <w:r w:rsidRPr="00C25BC1">
              <w:t>change of termination point</w:t>
            </w:r>
          </w:p>
          <w:p w14:paraId="30F3739B" w14:textId="77777777" w:rsidR="00705E1D" w:rsidRPr="00C25BC1" w:rsidRDefault="00705E1D" w:rsidP="00C47FAB">
            <w:pPr>
              <w:pStyle w:val="TAH"/>
              <w:rPr>
                <w:kern w:val="24"/>
                <w:lang w:eastAsia="fi-FI"/>
              </w:rPr>
            </w:pPr>
            <w:r w:rsidRPr="00C25BC1">
              <w:rPr>
                <w:kern w:val="24"/>
                <w:lang w:eastAsia="fi-FI"/>
              </w:rPr>
              <w:t>(key change)</w:t>
            </w:r>
          </w:p>
        </w:tc>
        <w:tc>
          <w:tcPr>
            <w:tcW w:w="1417" w:type="dxa"/>
            <w:tcMar>
              <w:top w:w="15" w:type="dxa"/>
              <w:left w:w="144" w:type="dxa"/>
              <w:bottom w:w="0" w:type="dxa"/>
              <w:right w:w="144" w:type="dxa"/>
            </w:tcMar>
            <w:vAlign w:val="center"/>
            <w:hideMark/>
          </w:tcPr>
          <w:p w14:paraId="06A6C1C0" w14:textId="77777777" w:rsidR="00705E1D" w:rsidRPr="00C25BC1" w:rsidRDefault="00705E1D" w:rsidP="00C47FAB">
            <w:pPr>
              <w:pStyle w:val="TAH"/>
              <w:rPr>
                <w:kern w:val="24"/>
                <w:lang w:eastAsia="fi-FI"/>
              </w:rPr>
            </w:pPr>
            <w:r w:rsidRPr="00C25BC1">
              <w:rPr>
                <w:kern w:val="24"/>
                <w:lang w:eastAsia="fi-FI"/>
              </w:rPr>
              <w:t>no change of termination point</w:t>
            </w:r>
          </w:p>
          <w:p w14:paraId="46639E51" w14:textId="77777777" w:rsidR="00705E1D" w:rsidRPr="00C25BC1" w:rsidRDefault="00705E1D" w:rsidP="00C47FAB">
            <w:pPr>
              <w:pStyle w:val="TAH"/>
              <w:rPr>
                <w:lang w:eastAsia="fi-FI"/>
              </w:rPr>
            </w:pPr>
            <w:r w:rsidRPr="00C25BC1">
              <w:rPr>
                <w:kern w:val="24"/>
                <w:lang w:eastAsia="fi-FI"/>
              </w:rPr>
              <w:t>(no key change)</w:t>
            </w:r>
          </w:p>
        </w:tc>
        <w:tc>
          <w:tcPr>
            <w:tcW w:w="1418" w:type="dxa"/>
            <w:tcMar>
              <w:top w:w="15" w:type="dxa"/>
              <w:left w:w="144" w:type="dxa"/>
              <w:bottom w:w="0" w:type="dxa"/>
              <w:right w:w="144" w:type="dxa"/>
            </w:tcMar>
            <w:vAlign w:val="center"/>
            <w:hideMark/>
          </w:tcPr>
          <w:p w14:paraId="76BD72C6" w14:textId="77777777" w:rsidR="00705E1D" w:rsidRPr="00C25BC1" w:rsidRDefault="00705E1D" w:rsidP="00C47FAB">
            <w:pPr>
              <w:pStyle w:val="TAH"/>
              <w:rPr>
                <w:kern w:val="24"/>
                <w:lang w:eastAsia="fi-FI"/>
              </w:rPr>
            </w:pPr>
            <w:r w:rsidRPr="00C25BC1">
              <w:t>change of termination point</w:t>
            </w:r>
          </w:p>
          <w:p w14:paraId="5CE8FE9A" w14:textId="77777777" w:rsidR="00705E1D" w:rsidRPr="00C25BC1" w:rsidRDefault="00705E1D" w:rsidP="00C47FAB">
            <w:pPr>
              <w:pStyle w:val="TAH"/>
              <w:rPr>
                <w:kern w:val="24"/>
                <w:lang w:eastAsia="fi-FI"/>
              </w:rPr>
            </w:pPr>
            <w:r w:rsidRPr="00C25BC1">
              <w:rPr>
                <w:kern w:val="24"/>
                <w:lang w:eastAsia="fi-FI"/>
              </w:rPr>
              <w:t>(key change)</w:t>
            </w:r>
          </w:p>
        </w:tc>
        <w:tc>
          <w:tcPr>
            <w:tcW w:w="1559" w:type="dxa"/>
            <w:tcMar>
              <w:top w:w="15" w:type="dxa"/>
              <w:left w:w="144" w:type="dxa"/>
              <w:bottom w:w="0" w:type="dxa"/>
              <w:right w:w="144" w:type="dxa"/>
            </w:tcMar>
            <w:vAlign w:val="center"/>
            <w:hideMark/>
          </w:tcPr>
          <w:p w14:paraId="717C50B4" w14:textId="77777777" w:rsidR="00705E1D" w:rsidRPr="00C25BC1" w:rsidRDefault="00705E1D" w:rsidP="00C47FAB">
            <w:pPr>
              <w:pStyle w:val="TAH"/>
              <w:rPr>
                <w:kern w:val="24"/>
                <w:lang w:eastAsia="fi-FI"/>
              </w:rPr>
            </w:pPr>
            <w:r w:rsidRPr="00C25BC1">
              <w:rPr>
                <w:kern w:val="24"/>
                <w:lang w:eastAsia="fi-FI"/>
              </w:rPr>
              <w:t>no change of termination point</w:t>
            </w:r>
          </w:p>
          <w:p w14:paraId="493105C5" w14:textId="77777777" w:rsidR="00705E1D" w:rsidRPr="00C25BC1" w:rsidRDefault="00705E1D" w:rsidP="00C47FAB">
            <w:pPr>
              <w:pStyle w:val="TAH"/>
              <w:rPr>
                <w:kern w:val="24"/>
                <w:lang w:eastAsia="fi-FI"/>
              </w:rPr>
            </w:pPr>
            <w:r w:rsidRPr="00C25BC1">
              <w:rPr>
                <w:kern w:val="24"/>
                <w:lang w:eastAsia="fi-FI"/>
              </w:rPr>
              <w:t>(no key</w:t>
            </w:r>
          </w:p>
          <w:p w14:paraId="78B7447C" w14:textId="77777777" w:rsidR="00705E1D" w:rsidRPr="00C25BC1" w:rsidRDefault="00705E1D" w:rsidP="00C47FAB">
            <w:pPr>
              <w:pStyle w:val="TAH"/>
              <w:rPr>
                <w:lang w:eastAsia="fi-FI"/>
              </w:rPr>
            </w:pPr>
            <w:r w:rsidRPr="00C25BC1">
              <w:rPr>
                <w:kern w:val="24"/>
                <w:lang w:eastAsia="fi-FI"/>
              </w:rPr>
              <w:t>change)</w:t>
            </w:r>
          </w:p>
        </w:tc>
        <w:tc>
          <w:tcPr>
            <w:tcW w:w="1563" w:type="dxa"/>
            <w:tcMar>
              <w:top w:w="15" w:type="dxa"/>
              <w:left w:w="144" w:type="dxa"/>
              <w:bottom w:w="0" w:type="dxa"/>
              <w:right w:w="144" w:type="dxa"/>
            </w:tcMar>
            <w:vAlign w:val="center"/>
            <w:hideMark/>
          </w:tcPr>
          <w:p w14:paraId="29CB34CC" w14:textId="77777777" w:rsidR="00705E1D" w:rsidRPr="00C25BC1" w:rsidRDefault="00705E1D" w:rsidP="00C47FAB">
            <w:pPr>
              <w:pStyle w:val="TAH"/>
              <w:rPr>
                <w:kern w:val="24"/>
                <w:lang w:eastAsia="fi-FI"/>
              </w:rPr>
            </w:pPr>
            <w:r w:rsidRPr="00C25BC1">
              <w:t>change of termination point</w:t>
            </w:r>
          </w:p>
          <w:p w14:paraId="73B53160" w14:textId="77777777" w:rsidR="00705E1D" w:rsidRPr="00C25BC1" w:rsidRDefault="00705E1D" w:rsidP="00C47FAB">
            <w:pPr>
              <w:pStyle w:val="TAH"/>
              <w:rPr>
                <w:lang w:eastAsia="fi-FI"/>
              </w:rPr>
            </w:pPr>
            <w:r w:rsidRPr="00C25BC1">
              <w:rPr>
                <w:kern w:val="24"/>
                <w:lang w:eastAsia="fi-FI"/>
              </w:rPr>
              <w:t>(key change)</w:t>
            </w:r>
          </w:p>
        </w:tc>
      </w:tr>
      <w:tr w:rsidR="00705E1D" w:rsidRPr="00C25BC1" w14:paraId="43A53132" w14:textId="77777777" w:rsidTr="00C47FAB">
        <w:trPr>
          <w:trHeight w:val="2715"/>
        </w:trPr>
        <w:tc>
          <w:tcPr>
            <w:tcW w:w="950" w:type="dxa"/>
            <w:tcMar>
              <w:top w:w="15" w:type="dxa"/>
              <w:left w:w="144" w:type="dxa"/>
              <w:bottom w:w="0" w:type="dxa"/>
              <w:right w:w="144" w:type="dxa"/>
            </w:tcMar>
            <w:vAlign w:val="center"/>
            <w:hideMark/>
          </w:tcPr>
          <w:p w14:paraId="304AF66D" w14:textId="77777777" w:rsidR="00705E1D" w:rsidRPr="00C25BC1" w:rsidRDefault="00705E1D" w:rsidP="00C47FAB">
            <w:pPr>
              <w:pStyle w:val="TAL"/>
              <w:rPr>
                <w:lang w:eastAsia="fi-FI"/>
              </w:rPr>
            </w:pPr>
            <w:r w:rsidRPr="00C25BC1">
              <w:rPr>
                <w:kern w:val="24"/>
                <w:lang w:eastAsia="fi-FI"/>
              </w:rPr>
              <w:lastRenderedPageBreak/>
              <w:t>MCG</w:t>
            </w:r>
          </w:p>
        </w:tc>
        <w:tc>
          <w:tcPr>
            <w:tcW w:w="1450" w:type="dxa"/>
            <w:tcMar>
              <w:top w:w="15" w:type="dxa"/>
              <w:left w:w="144" w:type="dxa"/>
              <w:bottom w:w="0" w:type="dxa"/>
              <w:right w:w="144" w:type="dxa"/>
            </w:tcMar>
            <w:vAlign w:val="center"/>
            <w:hideMark/>
          </w:tcPr>
          <w:p w14:paraId="46DC905C" w14:textId="77777777" w:rsidR="00705E1D" w:rsidRPr="00C25BC1" w:rsidRDefault="00705E1D" w:rsidP="00C47FAB">
            <w:pPr>
              <w:pStyle w:val="TAL"/>
              <w:rPr>
                <w:lang w:eastAsia="fi-FI"/>
              </w:rPr>
            </w:pPr>
            <w:r w:rsidRPr="00C25BC1">
              <w:rPr>
                <w:kern w:val="24"/>
                <w:lang w:eastAsia="fi-FI"/>
              </w:rPr>
              <w:t>N/A</w:t>
            </w:r>
          </w:p>
        </w:tc>
        <w:tc>
          <w:tcPr>
            <w:tcW w:w="1418" w:type="dxa"/>
            <w:tcMar>
              <w:top w:w="15" w:type="dxa"/>
              <w:left w:w="144" w:type="dxa"/>
              <w:bottom w:w="0" w:type="dxa"/>
              <w:right w:w="144" w:type="dxa"/>
            </w:tcMar>
            <w:vAlign w:val="center"/>
            <w:hideMark/>
          </w:tcPr>
          <w:p w14:paraId="169AEE52" w14:textId="77777777" w:rsidR="00705E1D" w:rsidRPr="00C25BC1" w:rsidRDefault="00705E1D" w:rsidP="00C47FAB">
            <w:pPr>
              <w:pStyle w:val="TAL"/>
              <w:rPr>
                <w:kern w:val="24"/>
                <w:lang w:eastAsia="fi-FI"/>
              </w:rPr>
            </w:pPr>
            <w:r w:rsidRPr="00C25BC1">
              <w:rPr>
                <w:kern w:val="24"/>
                <w:lang w:eastAsia="fi-FI"/>
              </w:rPr>
              <w:t>PDCP:</w:t>
            </w:r>
          </w:p>
          <w:p w14:paraId="50B56B8C" w14:textId="77777777" w:rsidR="00705E1D" w:rsidRPr="00C25BC1" w:rsidRDefault="00705E1D" w:rsidP="00C47FAB">
            <w:pPr>
              <w:pStyle w:val="TAL"/>
              <w:rPr>
                <w:kern w:val="24"/>
                <w:lang w:eastAsia="fi-FI"/>
              </w:rPr>
            </w:pPr>
            <w:r w:rsidRPr="00C25BC1">
              <w:rPr>
                <w:kern w:val="24"/>
                <w:lang w:eastAsia="fi-FI"/>
              </w:rPr>
              <w:t>Re-establish</w:t>
            </w:r>
          </w:p>
          <w:p w14:paraId="5AEBB6B2" w14:textId="77777777" w:rsidR="00705E1D" w:rsidRPr="00C25BC1" w:rsidRDefault="00705E1D" w:rsidP="00C47FAB">
            <w:pPr>
              <w:pStyle w:val="TAL"/>
              <w:rPr>
                <w:kern w:val="24"/>
                <w:lang w:eastAsia="fi-FI"/>
              </w:rPr>
            </w:pPr>
            <w:r w:rsidRPr="00C25BC1">
              <w:rPr>
                <w:kern w:val="24"/>
                <w:lang w:eastAsia="fi-FI"/>
              </w:rPr>
              <w:t>MCG RLC:</w:t>
            </w:r>
          </w:p>
          <w:p w14:paraId="1FCCA687" w14:textId="77777777" w:rsidR="00705E1D" w:rsidRPr="00C25BC1" w:rsidRDefault="00705E1D" w:rsidP="00C47FAB">
            <w:pPr>
              <w:pStyle w:val="TAL"/>
              <w:rPr>
                <w:kern w:val="24"/>
                <w:lang w:eastAsia="fi-FI"/>
              </w:rPr>
            </w:pPr>
            <w:r w:rsidRPr="00C25BC1">
              <w:rPr>
                <w:kern w:val="24"/>
                <w:lang w:eastAsia="fi-FI"/>
              </w:rPr>
              <w:t>See Note 1</w:t>
            </w:r>
          </w:p>
          <w:p w14:paraId="091D570C" w14:textId="77777777" w:rsidR="00705E1D" w:rsidRPr="00C25BC1" w:rsidRDefault="00705E1D" w:rsidP="00C47FAB">
            <w:pPr>
              <w:pStyle w:val="TAL"/>
              <w:rPr>
                <w:kern w:val="24"/>
                <w:lang w:eastAsia="fi-FI"/>
              </w:rPr>
            </w:pPr>
            <w:r w:rsidRPr="00C25BC1">
              <w:rPr>
                <w:kern w:val="24"/>
                <w:lang w:eastAsia="fi-FI"/>
              </w:rPr>
              <w:t>MCG MAC:</w:t>
            </w:r>
          </w:p>
          <w:p w14:paraId="45A11E35" w14:textId="77777777" w:rsidR="00705E1D" w:rsidRPr="00C25BC1" w:rsidRDefault="00705E1D" w:rsidP="00C47FAB">
            <w:pPr>
              <w:pStyle w:val="TAL"/>
              <w:rPr>
                <w:kern w:val="24"/>
                <w:lang w:eastAsia="fi-FI"/>
              </w:rPr>
            </w:pPr>
            <w:r w:rsidRPr="00C25BC1">
              <w:rPr>
                <w:kern w:val="24"/>
                <w:lang w:eastAsia="fi-FI"/>
              </w:rPr>
              <w:t>See Note 1</w:t>
            </w:r>
          </w:p>
          <w:p w14:paraId="5110AF98" w14:textId="77777777" w:rsidR="00705E1D" w:rsidRPr="00C25BC1" w:rsidRDefault="00705E1D" w:rsidP="00C47FAB">
            <w:pPr>
              <w:pStyle w:val="TAL"/>
              <w:rPr>
                <w:kern w:val="24"/>
                <w:lang w:eastAsia="fi-FI"/>
              </w:rPr>
            </w:pPr>
            <w:r w:rsidRPr="00C25BC1">
              <w:rPr>
                <w:kern w:val="24"/>
                <w:lang w:eastAsia="fi-FI"/>
              </w:rPr>
              <w:t>SCG RLC:</w:t>
            </w:r>
          </w:p>
          <w:p w14:paraId="082D39FB" w14:textId="77777777" w:rsidR="00705E1D" w:rsidRPr="00C25BC1" w:rsidRDefault="00705E1D" w:rsidP="00C47FAB">
            <w:pPr>
              <w:pStyle w:val="TAL"/>
              <w:rPr>
                <w:kern w:val="24"/>
                <w:lang w:eastAsia="fi-FI"/>
              </w:rPr>
            </w:pPr>
            <w:r w:rsidRPr="00C25BC1">
              <w:rPr>
                <w:kern w:val="24"/>
                <w:lang w:eastAsia="fi-FI"/>
              </w:rPr>
              <w:t>No action</w:t>
            </w:r>
          </w:p>
          <w:p w14:paraId="4A160AE7" w14:textId="77777777" w:rsidR="00705E1D" w:rsidRPr="00C25BC1" w:rsidRDefault="00705E1D" w:rsidP="00C47FAB">
            <w:pPr>
              <w:pStyle w:val="TAL"/>
              <w:rPr>
                <w:kern w:val="24"/>
                <w:lang w:eastAsia="fi-FI"/>
              </w:rPr>
            </w:pPr>
            <w:r w:rsidRPr="00C25BC1">
              <w:rPr>
                <w:kern w:val="24"/>
                <w:lang w:eastAsia="fi-FI"/>
              </w:rPr>
              <w:t>SCG MAC:</w:t>
            </w:r>
          </w:p>
          <w:p w14:paraId="4AAD2D03" w14:textId="77777777" w:rsidR="00705E1D" w:rsidRPr="00C25BC1" w:rsidRDefault="00705E1D" w:rsidP="00C47FAB">
            <w:pPr>
              <w:pStyle w:val="TAL"/>
              <w:rPr>
                <w:lang w:eastAsia="fi-FI"/>
              </w:rPr>
            </w:pPr>
            <w:r w:rsidRPr="00C25BC1">
              <w:rPr>
                <w:kern w:val="24"/>
                <w:lang w:eastAsia="fi-FI"/>
              </w:rPr>
              <w:t>No action</w:t>
            </w:r>
          </w:p>
        </w:tc>
        <w:tc>
          <w:tcPr>
            <w:tcW w:w="1417" w:type="dxa"/>
            <w:tcMar>
              <w:top w:w="15" w:type="dxa"/>
              <w:left w:w="144" w:type="dxa"/>
              <w:bottom w:w="0" w:type="dxa"/>
              <w:right w:w="144" w:type="dxa"/>
            </w:tcMar>
            <w:vAlign w:val="center"/>
            <w:hideMark/>
          </w:tcPr>
          <w:p w14:paraId="70A4B7E9" w14:textId="77777777" w:rsidR="00705E1D" w:rsidRPr="00C25BC1" w:rsidRDefault="00705E1D" w:rsidP="00C47FAB">
            <w:pPr>
              <w:pStyle w:val="TAL"/>
              <w:rPr>
                <w:lang w:eastAsia="fi-FI"/>
              </w:rPr>
            </w:pPr>
            <w:r w:rsidRPr="00C25BC1">
              <w:rPr>
                <w:kern w:val="24"/>
                <w:lang w:eastAsia="fi-FI"/>
              </w:rPr>
              <w:t>PDCP: Reconfigure</w:t>
            </w:r>
          </w:p>
          <w:p w14:paraId="7A304E17" w14:textId="77777777" w:rsidR="00705E1D" w:rsidRPr="00C25BC1" w:rsidRDefault="00705E1D" w:rsidP="00C47FAB">
            <w:pPr>
              <w:pStyle w:val="TAL"/>
              <w:rPr>
                <w:lang w:eastAsia="fi-FI"/>
              </w:rPr>
            </w:pPr>
            <w:r w:rsidRPr="00C25BC1">
              <w:rPr>
                <w:kern w:val="24"/>
                <w:lang w:eastAsia="fi-FI"/>
              </w:rPr>
              <w:t>MCG RLC: No action</w:t>
            </w:r>
          </w:p>
          <w:p w14:paraId="2A30D0A7" w14:textId="77777777" w:rsidR="00705E1D" w:rsidRPr="00C25BC1" w:rsidRDefault="00705E1D" w:rsidP="00C47FAB">
            <w:pPr>
              <w:pStyle w:val="TAL"/>
              <w:rPr>
                <w:lang w:eastAsia="fi-FI"/>
              </w:rPr>
            </w:pPr>
            <w:r w:rsidRPr="00C25BC1">
              <w:rPr>
                <w:kern w:val="24"/>
                <w:lang w:eastAsia="fi-FI"/>
              </w:rPr>
              <w:t>MCG MAC: No action</w:t>
            </w:r>
          </w:p>
          <w:p w14:paraId="2DC159BB" w14:textId="77777777" w:rsidR="00705E1D" w:rsidRPr="00C25BC1" w:rsidRDefault="00705E1D" w:rsidP="00C47FAB">
            <w:pPr>
              <w:pStyle w:val="TAL"/>
              <w:rPr>
                <w:lang w:eastAsia="fi-FI"/>
              </w:rPr>
            </w:pPr>
            <w:r w:rsidRPr="00C25BC1">
              <w:rPr>
                <w:kern w:val="24"/>
                <w:lang w:eastAsia="fi-FI"/>
              </w:rPr>
              <w:t>SCG RLC: Establish</w:t>
            </w:r>
          </w:p>
          <w:p w14:paraId="6D9C2436" w14:textId="77777777" w:rsidR="00705E1D" w:rsidRPr="00C25BC1" w:rsidRDefault="00705E1D" w:rsidP="00C47FAB">
            <w:pPr>
              <w:pStyle w:val="TAL"/>
              <w:rPr>
                <w:lang w:eastAsia="fi-FI"/>
              </w:rPr>
            </w:pPr>
            <w:r w:rsidRPr="00C25BC1">
              <w:rPr>
                <w:kern w:val="24"/>
                <w:lang w:eastAsia="fi-FI"/>
              </w:rPr>
              <w:t>SCG MAC: Reconfigure</w:t>
            </w:r>
          </w:p>
        </w:tc>
        <w:tc>
          <w:tcPr>
            <w:tcW w:w="1418" w:type="dxa"/>
            <w:tcMar>
              <w:top w:w="15" w:type="dxa"/>
              <w:left w:w="144" w:type="dxa"/>
              <w:bottom w:w="0" w:type="dxa"/>
              <w:right w:w="144" w:type="dxa"/>
            </w:tcMar>
            <w:vAlign w:val="center"/>
            <w:hideMark/>
          </w:tcPr>
          <w:p w14:paraId="1A261E2F" w14:textId="77777777" w:rsidR="00705E1D" w:rsidRPr="00C25BC1" w:rsidRDefault="00705E1D" w:rsidP="00C47FAB">
            <w:pPr>
              <w:pStyle w:val="TAL"/>
              <w:rPr>
                <w:kern w:val="24"/>
                <w:lang w:eastAsia="fi-FI"/>
              </w:rPr>
            </w:pPr>
            <w:r w:rsidRPr="00C25BC1">
              <w:rPr>
                <w:kern w:val="24"/>
                <w:lang w:eastAsia="fi-FI"/>
              </w:rPr>
              <w:t>PDCP:</w:t>
            </w:r>
          </w:p>
          <w:p w14:paraId="4360C093" w14:textId="77777777" w:rsidR="00705E1D" w:rsidRPr="00C25BC1" w:rsidRDefault="00705E1D" w:rsidP="00C47FAB">
            <w:pPr>
              <w:pStyle w:val="TAL"/>
              <w:rPr>
                <w:kern w:val="24"/>
                <w:lang w:eastAsia="fi-FI"/>
              </w:rPr>
            </w:pPr>
            <w:r w:rsidRPr="00C25BC1">
              <w:rPr>
                <w:kern w:val="24"/>
                <w:lang w:eastAsia="fi-FI"/>
              </w:rPr>
              <w:t>Re-establish</w:t>
            </w:r>
          </w:p>
          <w:p w14:paraId="71C89686" w14:textId="77777777" w:rsidR="00705E1D" w:rsidRPr="00C25BC1" w:rsidRDefault="00705E1D" w:rsidP="00C47FAB">
            <w:pPr>
              <w:pStyle w:val="TAL"/>
              <w:rPr>
                <w:kern w:val="24"/>
                <w:lang w:eastAsia="fi-FI"/>
              </w:rPr>
            </w:pPr>
            <w:r w:rsidRPr="00C25BC1">
              <w:rPr>
                <w:kern w:val="24"/>
                <w:lang w:eastAsia="fi-FI"/>
              </w:rPr>
              <w:t>MCG RLC:</w:t>
            </w:r>
          </w:p>
          <w:p w14:paraId="37438BB1" w14:textId="77777777" w:rsidR="00705E1D" w:rsidRPr="00C25BC1" w:rsidRDefault="00705E1D" w:rsidP="00C47FAB">
            <w:pPr>
              <w:pStyle w:val="TAL"/>
              <w:rPr>
                <w:kern w:val="24"/>
                <w:lang w:eastAsia="fi-FI"/>
              </w:rPr>
            </w:pPr>
            <w:r w:rsidRPr="00C25BC1">
              <w:rPr>
                <w:kern w:val="24"/>
                <w:lang w:eastAsia="fi-FI"/>
              </w:rPr>
              <w:t>See Note 1</w:t>
            </w:r>
          </w:p>
          <w:p w14:paraId="3552C644" w14:textId="77777777" w:rsidR="00705E1D" w:rsidRPr="00C25BC1" w:rsidRDefault="00705E1D" w:rsidP="00C47FAB">
            <w:pPr>
              <w:pStyle w:val="TAL"/>
              <w:rPr>
                <w:kern w:val="24"/>
                <w:lang w:eastAsia="fi-FI"/>
              </w:rPr>
            </w:pPr>
            <w:r w:rsidRPr="00C25BC1">
              <w:rPr>
                <w:kern w:val="24"/>
                <w:lang w:eastAsia="fi-FI"/>
              </w:rPr>
              <w:t>MCG MAC:</w:t>
            </w:r>
          </w:p>
          <w:p w14:paraId="438CE4B0" w14:textId="77777777" w:rsidR="00705E1D" w:rsidRPr="00C25BC1" w:rsidRDefault="00705E1D" w:rsidP="00C47FAB">
            <w:pPr>
              <w:pStyle w:val="TAL"/>
              <w:rPr>
                <w:kern w:val="24"/>
                <w:lang w:eastAsia="fi-FI"/>
              </w:rPr>
            </w:pPr>
            <w:r w:rsidRPr="00C25BC1">
              <w:rPr>
                <w:kern w:val="24"/>
                <w:lang w:eastAsia="fi-FI"/>
              </w:rPr>
              <w:t>See Note 1</w:t>
            </w:r>
          </w:p>
          <w:p w14:paraId="0F2E0071" w14:textId="77777777" w:rsidR="00705E1D" w:rsidRPr="00C25BC1" w:rsidRDefault="00705E1D" w:rsidP="00C47FAB">
            <w:pPr>
              <w:pStyle w:val="TAL"/>
              <w:rPr>
                <w:kern w:val="24"/>
                <w:lang w:eastAsia="fi-FI"/>
              </w:rPr>
            </w:pPr>
            <w:r w:rsidRPr="00C25BC1">
              <w:rPr>
                <w:kern w:val="24"/>
                <w:lang w:eastAsia="fi-FI"/>
              </w:rPr>
              <w:t>SCG RLC:</w:t>
            </w:r>
          </w:p>
          <w:p w14:paraId="72D3B3FB" w14:textId="77777777" w:rsidR="00705E1D" w:rsidRPr="00C25BC1" w:rsidRDefault="00705E1D" w:rsidP="00C47FAB">
            <w:pPr>
              <w:pStyle w:val="TAL"/>
              <w:rPr>
                <w:kern w:val="24"/>
                <w:lang w:eastAsia="fi-FI"/>
              </w:rPr>
            </w:pPr>
            <w:r w:rsidRPr="00C25BC1">
              <w:rPr>
                <w:kern w:val="24"/>
                <w:lang w:eastAsia="fi-FI"/>
              </w:rPr>
              <w:t>Establish</w:t>
            </w:r>
          </w:p>
          <w:p w14:paraId="3EACA895" w14:textId="77777777" w:rsidR="00705E1D" w:rsidRPr="00C25BC1" w:rsidRDefault="00705E1D" w:rsidP="00C47FAB">
            <w:pPr>
              <w:pStyle w:val="TAL"/>
              <w:rPr>
                <w:kern w:val="24"/>
                <w:lang w:eastAsia="fi-FI"/>
              </w:rPr>
            </w:pPr>
            <w:r w:rsidRPr="00C25BC1">
              <w:rPr>
                <w:kern w:val="24"/>
                <w:lang w:eastAsia="fi-FI"/>
              </w:rPr>
              <w:t>SCG MAC:</w:t>
            </w:r>
          </w:p>
          <w:p w14:paraId="00CC3479" w14:textId="77777777" w:rsidR="00705E1D" w:rsidRPr="00C25BC1" w:rsidRDefault="00705E1D" w:rsidP="00C47FAB">
            <w:pPr>
              <w:pStyle w:val="TAL"/>
              <w:rPr>
                <w:kern w:val="24"/>
                <w:lang w:eastAsia="fi-FI"/>
              </w:rPr>
            </w:pPr>
            <w:r w:rsidRPr="00C25BC1">
              <w:rPr>
                <w:kern w:val="24"/>
                <w:lang w:eastAsia="fi-FI"/>
              </w:rPr>
              <w:t>Reconfigure</w:t>
            </w:r>
          </w:p>
        </w:tc>
        <w:tc>
          <w:tcPr>
            <w:tcW w:w="1559" w:type="dxa"/>
            <w:tcMar>
              <w:top w:w="15" w:type="dxa"/>
              <w:left w:w="144" w:type="dxa"/>
              <w:bottom w:w="0" w:type="dxa"/>
              <w:right w:w="144" w:type="dxa"/>
            </w:tcMar>
            <w:vAlign w:val="center"/>
            <w:hideMark/>
          </w:tcPr>
          <w:p w14:paraId="3505BF5A" w14:textId="77777777" w:rsidR="00705E1D" w:rsidRPr="00C25BC1" w:rsidRDefault="00705E1D" w:rsidP="00C47FAB">
            <w:pPr>
              <w:pStyle w:val="TAL"/>
              <w:rPr>
                <w:kern w:val="24"/>
                <w:szCs w:val="24"/>
                <w:lang w:eastAsia="fi-FI"/>
              </w:rPr>
            </w:pPr>
            <w:r w:rsidRPr="00C25BC1">
              <w:rPr>
                <w:kern w:val="24"/>
                <w:szCs w:val="24"/>
                <w:lang w:eastAsia="fi-FI"/>
              </w:rPr>
              <w:t>PDCP:</w:t>
            </w:r>
          </w:p>
          <w:p w14:paraId="388ABEC8" w14:textId="77777777" w:rsidR="00705E1D" w:rsidRPr="00C25BC1" w:rsidRDefault="00705E1D" w:rsidP="00C47FAB">
            <w:pPr>
              <w:pStyle w:val="TAL"/>
              <w:rPr>
                <w:szCs w:val="36"/>
                <w:lang w:eastAsia="fi-FI"/>
              </w:rPr>
            </w:pPr>
            <w:r w:rsidRPr="00C25BC1">
              <w:rPr>
                <w:kern w:val="24"/>
                <w:szCs w:val="24"/>
                <w:lang w:eastAsia="fi-FI"/>
              </w:rPr>
              <w:t>Recovery</w:t>
            </w:r>
          </w:p>
          <w:p w14:paraId="3DC5D0E4" w14:textId="77777777" w:rsidR="00705E1D" w:rsidRPr="00C25BC1" w:rsidRDefault="00705E1D" w:rsidP="00C47FAB">
            <w:pPr>
              <w:pStyle w:val="TAL"/>
              <w:rPr>
                <w:kern w:val="24"/>
                <w:szCs w:val="24"/>
                <w:lang w:eastAsia="fi-FI"/>
              </w:rPr>
            </w:pPr>
            <w:r w:rsidRPr="00C25BC1">
              <w:rPr>
                <w:kern w:val="24"/>
                <w:szCs w:val="24"/>
                <w:lang w:eastAsia="fi-FI"/>
              </w:rPr>
              <w:t>MCG RLC:</w:t>
            </w:r>
          </w:p>
          <w:p w14:paraId="68EB8EE5" w14:textId="77777777" w:rsidR="00705E1D" w:rsidRPr="00C25BC1" w:rsidRDefault="00705E1D" w:rsidP="00C47FAB">
            <w:pPr>
              <w:pStyle w:val="TAL"/>
              <w:rPr>
                <w:szCs w:val="36"/>
                <w:lang w:eastAsia="fi-FI"/>
              </w:rPr>
            </w:pPr>
            <w:r w:rsidRPr="00C25BC1">
              <w:rPr>
                <w:kern w:val="24"/>
                <w:szCs w:val="24"/>
                <w:lang w:eastAsia="fi-FI"/>
              </w:rPr>
              <w:t>See Note 3</w:t>
            </w:r>
          </w:p>
          <w:p w14:paraId="2FD5DFC1" w14:textId="77777777" w:rsidR="00705E1D" w:rsidRPr="00C25BC1" w:rsidRDefault="00705E1D" w:rsidP="00C47FAB">
            <w:pPr>
              <w:pStyle w:val="TAL"/>
              <w:rPr>
                <w:kern w:val="24"/>
                <w:szCs w:val="24"/>
                <w:lang w:eastAsia="fi-FI"/>
              </w:rPr>
            </w:pPr>
            <w:r w:rsidRPr="00C25BC1">
              <w:rPr>
                <w:kern w:val="24"/>
                <w:szCs w:val="24"/>
                <w:lang w:eastAsia="fi-FI"/>
              </w:rPr>
              <w:t>MCG MAC:</w:t>
            </w:r>
          </w:p>
          <w:p w14:paraId="3AF5AC8E" w14:textId="77777777" w:rsidR="00705E1D" w:rsidRPr="00C25BC1" w:rsidRDefault="00705E1D" w:rsidP="00C47FAB">
            <w:pPr>
              <w:pStyle w:val="TAL"/>
              <w:rPr>
                <w:szCs w:val="36"/>
                <w:lang w:eastAsia="fi-FI"/>
              </w:rPr>
            </w:pPr>
            <w:r w:rsidRPr="00C25BC1">
              <w:rPr>
                <w:kern w:val="24"/>
                <w:szCs w:val="24"/>
                <w:lang w:eastAsia="fi-FI"/>
              </w:rPr>
              <w:t>Reconfigure</w:t>
            </w:r>
          </w:p>
          <w:p w14:paraId="7DE99B53" w14:textId="77777777" w:rsidR="00705E1D" w:rsidRPr="00C25BC1" w:rsidRDefault="00705E1D" w:rsidP="00C47FAB">
            <w:pPr>
              <w:pStyle w:val="TAL"/>
              <w:rPr>
                <w:kern w:val="24"/>
                <w:szCs w:val="24"/>
                <w:lang w:eastAsia="fi-FI"/>
              </w:rPr>
            </w:pPr>
            <w:r w:rsidRPr="00C25BC1">
              <w:rPr>
                <w:kern w:val="24"/>
                <w:szCs w:val="24"/>
                <w:lang w:eastAsia="fi-FI"/>
              </w:rPr>
              <w:t>SCG RLC:</w:t>
            </w:r>
          </w:p>
          <w:p w14:paraId="05F8B3E5" w14:textId="77777777" w:rsidR="00705E1D" w:rsidRPr="00C25BC1" w:rsidRDefault="00705E1D" w:rsidP="00C47FAB">
            <w:pPr>
              <w:pStyle w:val="TAL"/>
              <w:rPr>
                <w:szCs w:val="36"/>
                <w:lang w:eastAsia="fi-FI"/>
              </w:rPr>
            </w:pPr>
            <w:r w:rsidRPr="00C25BC1">
              <w:rPr>
                <w:kern w:val="24"/>
                <w:szCs w:val="24"/>
                <w:lang w:eastAsia="fi-FI"/>
              </w:rPr>
              <w:t>Establish</w:t>
            </w:r>
          </w:p>
          <w:p w14:paraId="311A0BAB" w14:textId="77777777" w:rsidR="00705E1D" w:rsidRPr="00C25BC1" w:rsidRDefault="00705E1D" w:rsidP="00C47FAB">
            <w:pPr>
              <w:pStyle w:val="TAL"/>
              <w:rPr>
                <w:kern w:val="24"/>
                <w:szCs w:val="24"/>
                <w:lang w:eastAsia="fi-FI"/>
              </w:rPr>
            </w:pPr>
            <w:r w:rsidRPr="00C25BC1">
              <w:rPr>
                <w:kern w:val="24"/>
                <w:szCs w:val="24"/>
                <w:lang w:eastAsia="fi-FI"/>
              </w:rPr>
              <w:t>SCG MAC:</w:t>
            </w:r>
          </w:p>
          <w:p w14:paraId="4F3E70CB" w14:textId="77777777" w:rsidR="00705E1D" w:rsidRPr="00C25BC1" w:rsidRDefault="00705E1D" w:rsidP="00C47FAB">
            <w:pPr>
              <w:pStyle w:val="TAL"/>
              <w:rPr>
                <w:lang w:eastAsia="fi-FI"/>
              </w:rPr>
            </w:pPr>
            <w:r w:rsidRPr="00C25BC1">
              <w:rPr>
                <w:kern w:val="24"/>
                <w:szCs w:val="24"/>
                <w:lang w:eastAsia="fi-FI"/>
              </w:rPr>
              <w:t>Reconfigure</w:t>
            </w:r>
          </w:p>
        </w:tc>
        <w:tc>
          <w:tcPr>
            <w:tcW w:w="1563" w:type="dxa"/>
            <w:tcMar>
              <w:top w:w="15" w:type="dxa"/>
              <w:left w:w="144" w:type="dxa"/>
              <w:bottom w:w="0" w:type="dxa"/>
              <w:right w:w="144" w:type="dxa"/>
            </w:tcMar>
            <w:vAlign w:val="center"/>
            <w:hideMark/>
          </w:tcPr>
          <w:p w14:paraId="2979F523" w14:textId="77777777" w:rsidR="00705E1D" w:rsidRPr="00C25BC1" w:rsidRDefault="00705E1D" w:rsidP="00C47FAB">
            <w:pPr>
              <w:pStyle w:val="TAL"/>
              <w:rPr>
                <w:kern w:val="24"/>
                <w:lang w:eastAsia="fi-FI"/>
              </w:rPr>
            </w:pPr>
            <w:r w:rsidRPr="00C25BC1">
              <w:rPr>
                <w:kern w:val="24"/>
                <w:lang w:eastAsia="fi-FI"/>
              </w:rPr>
              <w:t>PDCP:</w:t>
            </w:r>
          </w:p>
          <w:p w14:paraId="46BE0DF1" w14:textId="77777777" w:rsidR="00705E1D" w:rsidRPr="00C25BC1" w:rsidRDefault="00705E1D" w:rsidP="00C47FAB">
            <w:pPr>
              <w:pStyle w:val="TAL"/>
              <w:rPr>
                <w:kern w:val="24"/>
                <w:lang w:eastAsia="fi-FI"/>
              </w:rPr>
            </w:pPr>
            <w:r w:rsidRPr="00C25BC1">
              <w:rPr>
                <w:kern w:val="24"/>
                <w:lang w:eastAsia="fi-FI"/>
              </w:rPr>
              <w:t>Re-establish</w:t>
            </w:r>
          </w:p>
          <w:p w14:paraId="0429A24F" w14:textId="77777777" w:rsidR="00705E1D" w:rsidRPr="00C25BC1" w:rsidRDefault="00705E1D" w:rsidP="00C47FAB">
            <w:pPr>
              <w:pStyle w:val="TAL"/>
              <w:rPr>
                <w:kern w:val="24"/>
                <w:lang w:eastAsia="fi-FI"/>
              </w:rPr>
            </w:pPr>
            <w:r w:rsidRPr="00C25BC1">
              <w:rPr>
                <w:kern w:val="24"/>
                <w:lang w:eastAsia="fi-FI"/>
              </w:rPr>
              <w:t>MCG RLC:</w:t>
            </w:r>
          </w:p>
          <w:p w14:paraId="4C445650" w14:textId="77777777" w:rsidR="00705E1D" w:rsidRPr="00C25BC1" w:rsidRDefault="00705E1D" w:rsidP="00C47FAB">
            <w:pPr>
              <w:pStyle w:val="TAL"/>
              <w:rPr>
                <w:lang w:eastAsia="fi-FI"/>
              </w:rPr>
            </w:pPr>
            <w:r w:rsidRPr="00C25BC1">
              <w:rPr>
                <w:kern w:val="24"/>
                <w:szCs w:val="24"/>
                <w:lang w:eastAsia="fi-FI"/>
              </w:rPr>
              <w:t>See Note 3</w:t>
            </w:r>
          </w:p>
          <w:p w14:paraId="74B01BF1" w14:textId="77777777" w:rsidR="00705E1D" w:rsidRPr="00C25BC1" w:rsidRDefault="00705E1D" w:rsidP="00C47FAB">
            <w:pPr>
              <w:pStyle w:val="TAL"/>
              <w:rPr>
                <w:kern w:val="24"/>
                <w:lang w:eastAsia="fi-FI"/>
              </w:rPr>
            </w:pPr>
            <w:r w:rsidRPr="00C25BC1">
              <w:rPr>
                <w:kern w:val="24"/>
                <w:lang w:eastAsia="fi-FI"/>
              </w:rPr>
              <w:t>MCG MAC:</w:t>
            </w:r>
          </w:p>
          <w:p w14:paraId="232CE76F" w14:textId="77777777" w:rsidR="00705E1D" w:rsidRPr="00C25BC1" w:rsidRDefault="00705E1D" w:rsidP="00C47FAB">
            <w:pPr>
              <w:pStyle w:val="TAL"/>
              <w:rPr>
                <w:lang w:eastAsia="fi-FI"/>
              </w:rPr>
            </w:pPr>
            <w:r w:rsidRPr="00C25BC1">
              <w:rPr>
                <w:kern w:val="24"/>
                <w:lang w:eastAsia="fi-FI"/>
              </w:rPr>
              <w:t>Reconfigure</w:t>
            </w:r>
          </w:p>
          <w:p w14:paraId="0CB762F9" w14:textId="77777777" w:rsidR="00705E1D" w:rsidRPr="00C25BC1" w:rsidRDefault="00705E1D" w:rsidP="00C47FAB">
            <w:pPr>
              <w:pStyle w:val="TAL"/>
              <w:rPr>
                <w:kern w:val="24"/>
                <w:lang w:eastAsia="fi-FI"/>
              </w:rPr>
            </w:pPr>
            <w:r w:rsidRPr="00C25BC1">
              <w:rPr>
                <w:kern w:val="24"/>
                <w:lang w:eastAsia="fi-FI"/>
              </w:rPr>
              <w:t>SCG RLC:</w:t>
            </w:r>
          </w:p>
          <w:p w14:paraId="725C8F2B" w14:textId="77777777" w:rsidR="00705E1D" w:rsidRPr="00C25BC1" w:rsidRDefault="00705E1D" w:rsidP="00C47FAB">
            <w:pPr>
              <w:pStyle w:val="TAL"/>
              <w:rPr>
                <w:lang w:eastAsia="fi-FI"/>
              </w:rPr>
            </w:pPr>
            <w:r w:rsidRPr="00C25BC1">
              <w:rPr>
                <w:kern w:val="24"/>
                <w:lang w:eastAsia="fi-FI"/>
              </w:rPr>
              <w:t>Establish</w:t>
            </w:r>
          </w:p>
          <w:p w14:paraId="63ED64F9" w14:textId="77777777" w:rsidR="00705E1D" w:rsidRPr="00C25BC1" w:rsidRDefault="00705E1D" w:rsidP="00C47FAB">
            <w:pPr>
              <w:pStyle w:val="TAL"/>
              <w:rPr>
                <w:kern w:val="24"/>
                <w:lang w:eastAsia="fi-FI"/>
              </w:rPr>
            </w:pPr>
            <w:r w:rsidRPr="00C25BC1">
              <w:rPr>
                <w:kern w:val="24"/>
                <w:lang w:eastAsia="fi-FI"/>
              </w:rPr>
              <w:t>SCG MAC:</w:t>
            </w:r>
          </w:p>
          <w:p w14:paraId="25478424" w14:textId="77777777" w:rsidR="00705E1D" w:rsidRPr="00C25BC1" w:rsidRDefault="00705E1D" w:rsidP="00C47FAB">
            <w:pPr>
              <w:pStyle w:val="TAL"/>
              <w:rPr>
                <w:lang w:eastAsia="fi-FI"/>
              </w:rPr>
            </w:pPr>
            <w:r w:rsidRPr="00C25BC1">
              <w:rPr>
                <w:kern w:val="24"/>
                <w:lang w:eastAsia="fi-FI"/>
              </w:rPr>
              <w:t>Reconfigure</w:t>
            </w:r>
          </w:p>
        </w:tc>
      </w:tr>
      <w:tr w:rsidR="00705E1D" w:rsidRPr="00C25BC1" w14:paraId="410FFCB6" w14:textId="77777777" w:rsidTr="00C47FAB">
        <w:trPr>
          <w:trHeight w:val="2715"/>
        </w:trPr>
        <w:tc>
          <w:tcPr>
            <w:tcW w:w="950" w:type="dxa"/>
            <w:tcMar>
              <w:top w:w="15" w:type="dxa"/>
              <w:left w:w="144" w:type="dxa"/>
              <w:bottom w:w="0" w:type="dxa"/>
              <w:right w:w="144" w:type="dxa"/>
            </w:tcMar>
            <w:vAlign w:val="center"/>
            <w:hideMark/>
          </w:tcPr>
          <w:p w14:paraId="335D1605" w14:textId="77777777" w:rsidR="00705E1D" w:rsidRPr="00C25BC1" w:rsidRDefault="00705E1D" w:rsidP="00C47FAB">
            <w:pPr>
              <w:pStyle w:val="TAL"/>
              <w:rPr>
                <w:lang w:eastAsia="fi-FI"/>
              </w:rPr>
            </w:pPr>
            <w:r w:rsidRPr="00C25BC1">
              <w:rPr>
                <w:kern w:val="24"/>
                <w:lang w:eastAsia="fi-FI"/>
              </w:rPr>
              <w:t>Split</w:t>
            </w:r>
          </w:p>
        </w:tc>
        <w:tc>
          <w:tcPr>
            <w:tcW w:w="1450" w:type="dxa"/>
            <w:tcMar>
              <w:top w:w="15" w:type="dxa"/>
              <w:left w:w="144" w:type="dxa"/>
              <w:bottom w:w="0" w:type="dxa"/>
              <w:right w:w="144" w:type="dxa"/>
            </w:tcMar>
            <w:vAlign w:val="center"/>
            <w:hideMark/>
          </w:tcPr>
          <w:p w14:paraId="152282E7" w14:textId="77777777" w:rsidR="00705E1D" w:rsidRPr="00C25BC1" w:rsidRDefault="00705E1D" w:rsidP="00C47FAB">
            <w:pPr>
              <w:pStyle w:val="TAL"/>
              <w:rPr>
                <w:kern w:val="24"/>
                <w:lang w:eastAsia="fi-FI"/>
              </w:rPr>
            </w:pPr>
            <w:r w:rsidRPr="00C25BC1">
              <w:rPr>
                <w:kern w:val="24"/>
                <w:lang w:eastAsia="fi-FI"/>
              </w:rPr>
              <w:t>PDCP:</w:t>
            </w:r>
          </w:p>
          <w:p w14:paraId="68049D86" w14:textId="77777777" w:rsidR="00705E1D" w:rsidRPr="00C25BC1" w:rsidRDefault="00705E1D" w:rsidP="00C47FAB">
            <w:pPr>
              <w:pStyle w:val="TAL"/>
              <w:rPr>
                <w:lang w:eastAsia="fi-FI"/>
              </w:rPr>
            </w:pPr>
            <w:r w:rsidRPr="00C25BC1">
              <w:rPr>
                <w:kern w:val="24"/>
                <w:lang w:eastAsia="fi-FI"/>
              </w:rPr>
              <w:t>Recovery</w:t>
            </w:r>
          </w:p>
          <w:p w14:paraId="141C1412" w14:textId="77777777" w:rsidR="00705E1D" w:rsidRPr="00C25BC1" w:rsidRDefault="00705E1D" w:rsidP="00C47FAB">
            <w:pPr>
              <w:pStyle w:val="TAL"/>
              <w:rPr>
                <w:kern w:val="24"/>
                <w:lang w:eastAsia="fi-FI"/>
              </w:rPr>
            </w:pPr>
            <w:r w:rsidRPr="00C25BC1">
              <w:rPr>
                <w:kern w:val="24"/>
                <w:lang w:eastAsia="fi-FI"/>
              </w:rPr>
              <w:t>MCG RLC:</w:t>
            </w:r>
          </w:p>
          <w:p w14:paraId="143AA9B8" w14:textId="77777777" w:rsidR="00705E1D" w:rsidRPr="00C25BC1" w:rsidRDefault="00705E1D" w:rsidP="00C47FAB">
            <w:pPr>
              <w:pStyle w:val="TAL"/>
              <w:rPr>
                <w:lang w:eastAsia="fi-FI"/>
              </w:rPr>
            </w:pPr>
            <w:r w:rsidRPr="00C25BC1">
              <w:rPr>
                <w:kern w:val="24"/>
                <w:lang w:eastAsia="fi-FI"/>
              </w:rPr>
              <w:t>No action</w:t>
            </w:r>
          </w:p>
          <w:p w14:paraId="298DADA5" w14:textId="77777777" w:rsidR="00705E1D" w:rsidRPr="00C25BC1" w:rsidRDefault="00705E1D" w:rsidP="00C47FAB">
            <w:pPr>
              <w:pStyle w:val="TAL"/>
              <w:rPr>
                <w:kern w:val="24"/>
                <w:lang w:eastAsia="fi-FI"/>
              </w:rPr>
            </w:pPr>
            <w:r w:rsidRPr="00C25BC1">
              <w:rPr>
                <w:kern w:val="24"/>
                <w:lang w:eastAsia="fi-FI"/>
              </w:rPr>
              <w:t>MCG MAC:</w:t>
            </w:r>
          </w:p>
          <w:p w14:paraId="3B4B5674" w14:textId="77777777" w:rsidR="00705E1D" w:rsidRPr="00C25BC1" w:rsidRDefault="00705E1D" w:rsidP="00C47FAB">
            <w:pPr>
              <w:pStyle w:val="TAL"/>
              <w:rPr>
                <w:lang w:eastAsia="fi-FI"/>
              </w:rPr>
            </w:pPr>
            <w:r w:rsidRPr="00C25BC1">
              <w:rPr>
                <w:kern w:val="24"/>
                <w:lang w:eastAsia="fi-FI"/>
              </w:rPr>
              <w:t>No action</w:t>
            </w:r>
          </w:p>
          <w:p w14:paraId="54406CDE" w14:textId="77777777" w:rsidR="00705E1D" w:rsidRPr="00C25BC1" w:rsidRDefault="00705E1D" w:rsidP="00C47FAB">
            <w:pPr>
              <w:pStyle w:val="TAL"/>
              <w:rPr>
                <w:kern w:val="24"/>
                <w:lang w:eastAsia="fi-FI"/>
              </w:rPr>
            </w:pPr>
            <w:r w:rsidRPr="00C25BC1">
              <w:rPr>
                <w:kern w:val="24"/>
                <w:lang w:eastAsia="fi-FI"/>
              </w:rPr>
              <w:t>SCG RLC:</w:t>
            </w:r>
          </w:p>
          <w:p w14:paraId="469D5A7D" w14:textId="77777777" w:rsidR="00705E1D" w:rsidRPr="00C25BC1" w:rsidRDefault="00705E1D" w:rsidP="00C47FAB">
            <w:pPr>
              <w:pStyle w:val="TAL"/>
              <w:rPr>
                <w:lang w:eastAsia="fi-FI"/>
              </w:rPr>
            </w:pPr>
            <w:r w:rsidRPr="00C25BC1">
              <w:rPr>
                <w:kern w:val="24"/>
                <w:szCs w:val="24"/>
                <w:lang w:eastAsia="fi-FI"/>
              </w:rPr>
              <w:t>See Note 4</w:t>
            </w:r>
          </w:p>
          <w:p w14:paraId="1DA53F16" w14:textId="77777777" w:rsidR="00705E1D" w:rsidRPr="00C25BC1" w:rsidRDefault="00705E1D" w:rsidP="00C47FAB">
            <w:pPr>
              <w:pStyle w:val="TAL"/>
              <w:rPr>
                <w:kern w:val="24"/>
                <w:lang w:eastAsia="fi-FI"/>
              </w:rPr>
            </w:pPr>
            <w:r w:rsidRPr="00C25BC1">
              <w:rPr>
                <w:kern w:val="24"/>
                <w:lang w:eastAsia="fi-FI"/>
              </w:rPr>
              <w:t>SCG MAC:</w:t>
            </w:r>
          </w:p>
          <w:p w14:paraId="6771E204" w14:textId="77777777" w:rsidR="00705E1D" w:rsidRPr="00C25BC1" w:rsidRDefault="00705E1D" w:rsidP="00C47FAB">
            <w:pPr>
              <w:pStyle w:val="TAL"/>
              <w:rPr>
                <w:lang w:eastAsia="fi-FI"/>
              </w:rPr>
            </w:pPr>
            <w:r w:rsidRPr="00C25BC1">
              <w:rPr>
                <w:kern w:val="24"/>
                <w:lang w:eastAsia="fi-FI"/>
              </w:rPr>
              <w:t>Reconfigure</w:t>
            </w:r>
          </w:p>
        </w:tc>
        <w:tc>
          <w:tcPr>
            <w:tcW w:w="1418" w:type="dxa"/>
            <w:tcMar>
              <w:top w:w="15" w:type="dxa"/>
              <w:left w:w="144" w:type="dxa"/>
              <w:bottom w:w="0" w:type="dxa"/>
              <w:right w:w="144" w:type="dxa"/>
            </w:tcMar>
            <w:vAlign w:val="center"/>
            <w:hideMark/>
          </w:tcPr>
          <w:p w14:paraId="16F8A80B" w14:textId="77777777" w:rsidR="00705E1D" w:rsidRPr="00C25BC1" w:rsidRDefault="00705E1D" w:rsidP="00C47FAB">
            <w:pPr>
              <w:pStyle w:val="TAL"/>
              <w:rPr>
                <w:lang w:eastAsia="fi-FI"/>
              </w:rPr>
            </w:pPr>
            <w:r w:rsidRPr="00C25BC1">
              <w:rPr>
                <w:kern w:val="24"/>
                <w:lang w:eastAsia="fi-FI"/>
              </w:rPr>
              <w:t xml:space="preserve">PDCP: </w:t>
            </w:r>
            <w:r w:rsidRPr="00C25BC1">
              <w:rPr>
                <w:kern w:val="24"/>
                <w:lang w:eastAsia="fi-FI"/>
              </w:rPr>
              <w:br/>
              <w:t>Re-establish</w:t>
            </w:r>
          </w:p>
          <w:p w14:paraId="5C5379BF" w14:textId="77777777" w:rsidR="00705E1D" w:rsidRPr="00C25BC1" w:rsidRDefault="00705E1D" w:rsidP="00C47FAB">
            <w:pPr>
              <w:pStyle w:val="TAL"/>
              <w:rPr>
                <w:lang w:eastAsia="fi-FI"/>
              </w:rPr>
            </w:pPr>
            <w:r w:rsidRPr="00C25BC1">
              <w:rPr>
                <w:kern w:val="24"/>
                <w:lang w:eastAsia="fi-FI"/>
              </w:rPr>
              <w:t>MCG RLC: See Note 1</w:t>
            </w:r>
          </w:p>
          <w:p w14:paraId="097286BB" w14:textId="77777777" w:rsidR="00705E1D" w:rsidRPr="00C25BC1" w:rsidRDefault="00705E1D" w:rsidP="00C47FAB">
            <w:pPr>
              <w:pStyle w:val="TAL"/>
              <w:rPr>
                <w:lang w:eastAsia="fi-FI"/>
              </w:rPr>
            </w:pPr>
            <w:r w:rsidRPr="00C25BC1">
              <w:rPr>
                <w:kern w:val="24"/>
                <w:lang w:eastAsia="fi-FI"/>
              </w:rPr>
              <w:t>MCG MAC: See Note 1</w:t>
            </w:r>
          </w:p>
          <w:p w14:paraId="09A76E75" w14:textId="77777777" w:rsidR="00705E1D" w:rsidRPr="00C25BC1" w:rsidRDefault="00705E1D" w:rsidP="00C47FAB">
            <w:pPr>
              <w:pStyle w:val="TAL"/>
              <w:rPr>
                <w:lang w:eastAsia="fi-FI"/>
              </w:rPr>
            </w:pPr>
            <w:r w:rsidRPr="00C25BC1">
              <w:rPr>
                <w:kern w:val="24"/>
                <w:lang w:eastAsia="fi-FI"/>
              </w:rPr>
              <w:t xml:space="preserve">SCG RLC: </w:t>
            </w:r>
            <w:r w:rsidRPr="00C25BC1">
              <w:rPr>
                <w:kern w:val="24"/>
                <w:szCs w:val="24"/>
                <w:lang w:eastAsia="fi-FI"/>
              </w:rPr>
              <w:t>See Note 4</w:t>
            </w:r>
          </w:p>
          <w:p w14:paraId="77452CA8" w14:textId="77777777" w:rsidR="00705E1D" w:rsidRPr="00C25BC1" w:rsidRDefault="00705E1D" w:rsidP="00C47FAB">
            <w:pPr>
              <w:pStyle w:val="TAL"/>
              <w:rPr>
                <w:lang w:eastAsia="fi-FI"/>
              </w:rPr>
            </w:pPr>
            <w:r w:rsidRPr="00C25BC1">
              <w:rPr>
                <w:kern w:val="24"/>
                <w:lang w:eastAsia="fi-FI"/>
              </w:rPr>
              <w:t>SCG MAC: Reconfigure</w:t>
            </w:r>
          </w:p>
        </w:tc>
        <w:tc>
          <w:tcPr>
            <w:tcW w:w="1417" w:type="dxa"/>
            <w:tcMar>
              <w:top w:w="15" w:type="dxa"/>
              <w:left w:w="144" w:type="dxa"/>
              <w:bottom w:w="0" w:type="dxa"/>
              <w:right w:w="144" w:type="dxa"/>
            </w:tcMar>
            <w:vAlign w:val="center"/>
            <w:hideMark/>
          </w:tcPr>
          <w:p w14:paraId="33CF250A" w14:textId="77777777" w:rsidR="00705E1D" w:rsidRPr="00C25BC1" w:rsidRDefault="00705E1D" w:rsidP="00C47FAB">
            <w:pPr>
              <w:pStyle w:val="TAL"/>
              <w:rPr>
                <w:lang w:eastAsia="fi-FI"/>
              </w:rPr>
            </w:pPr>
            <w:r w:rsidRPr="00C25BC1">
              <w:rPr>
                <w:kern w:val="24"/>
                <w:lang w:eastAsia="fi-FI"/>
              </w:rPr>
              <w:t>N/A</w:t>
            </w:r>
          </w:p>
        </w:tc>
        <w:tc>
          <w:tcPr>
            <w:tcW w:w="1418" w:type="dxa"/>
            <w:tcMar>
              <w:top w:w="15" w:type="dxa"/>
              <w:left w:w="144" w:type="dxa"/>
              <w:bottom w:w="0" w:type="dxa"/>
              <w:right w:w="144" w:type="dxa"/>
            </w:tcMar>
            <w:vAlign w:val="center"/>
            <w:hideMark/>
          </w:tcPr>
          <w:p w14:paraId="2CCCBBCA" w14:textId="77777777" w:rsidR="00705E1D" w:rsidRPr="00C25BC1" w:rsidRDefault="00705E1D" w:rsidP="00C47FAB">
            <w:pPr>
              <w:pStyle w:val="TAL"/>
              <w:rPr>
                <w:kern w:val="24"/>
                <w:lang w:eastAsia="fi-FI"/>
              </w:rPr>
            </w:pPr>
            <w:r w:rsidRPr="00C25BC1">
              <w:rPr>
                <w:kern w:val="24"/>
                <w:lang w:eastAsia="fi-FI"/>
              </w:rPr>
              <w:t>PDCP:</w:t>
            </w:r>
          </w:p>
          <w:p w14:paraId="454CEEFA" w14:textId="77777777" w:rsidR="00705E1D" w:rsidRPr="00C25BC1" w:rsidRDefault="00705E1D" w:rsidP="00C47FAB">
            <w:pPr>
              <w:pStyle w:val="TAL"/>
              <w:rPr>
                <w:lang w:eastAsia="fi-FI"/>
              </w:rPr>
            </w:pPr>
            <w:r w:rsidRPr="00C25BC1">
              <w:rPr>
                <w:kern w:val="24"/>
                <w:lang w:eastAsia="fi-FI"/>
              </w:rPr>
              <w:t>Re-establish</w:t>
            </w:r>
          </w:p>
          <w:p w14:paraId="3378C84F" w14:textId="77777777" w:rsidR="00705E1D" w:rsidRPr="00C25BC1" w:rsidRDefault="00705E1D" w:rsidP="00C47FAB">
            <w:pPr>
              <w:pStyle w:val="TAL"/>
              <w:rPr>
                <w:kern w:val="24"/>
                <w:lang w:eastAsia="fi-FI"/>
              </w:rPr>
            </w:pPr>
            <w:r w:rsidRPr="00C25BC1">
              <w:rPr>
                <w:kern w:val="24"/>
                <w:lang w:eastAsia="fi-FI"/>
              </w:rPr>
              <w:t>MCG RLC:</w:t>
            </w:r>
          </w:p>
          <w:p w14:paraId="3BA95039" w14:textId="77777777" w:rsidR="00705E1D" w:rsidRPr="00C25BC1" w:rsidRDefault="00705E1D" w:rsidP="00C47FAB">
            <w:pPr>
              <w:pStyle w:val="TAL"/>
              <w:rPr>
                <w:lang w:eastAsia="fi-FI"/>
              </w:rPr>
            </w:pPr>
            <w:r w:rsidRPr="00C25BC1">
              <w:rPr>
                <w:kern w:val="24"/>
                <w:lang w:eastAsia="fi-FI"/>
              </w:rPr>
              <w:t>See Note 1</w:t>
            </w:r>
          </w:p>
          <w:p w14:paraId="69776628" w14:textId="77777777" w:rsidR="00705E1D" w:rsidRPr="00C25BC1" w:rsidRDefault="00705E1D" w:rsidP="00C47FAB">
            <w:pPr>
              <w:pStyle w:val="TAL"/>
              <w:rPr>
                <w:kern w:val="24"/>
                <w:lang w:eastAsia="fi-FI"/>
              </w:rPr>
            </w:pPr>
            <w:r w:rsidRPr="00C25BC1">
              <w:rPr>
                <w:kern w:val="24"/>
                <w:lang w:eastAsia="fi-FI"/>
              </w:rPr>
              <w:t>MCG MAC:</w:t>
            </w:r>
          </w:p>
          <w:p w14:paraId="2497095D" w14:textId="77777777" w:rsidR="00705E1D" w:rsidRPr="00C25BC1" w:rsidRDefault="00705E1D" w:rsidP="00C47FAB">
            <w:pPr>
              <w:pStyle w:val="TAL"/>
              <w:rPr>
                <w:lang w:eastAsia="fi-FI"/>
              </w:rPr>
            </w:pPr>
            <w:r w:rsidRPr="00C25BC1">
              <w:rPr>
                <w:kern w:val="24"/>
                <w:lang w:eastAsia="fi-FI"/>
              </w:rPr>
              <w:t>See Note 1</w:t>
            </w:r>
          </w:p>
          <w:p w14:paraId="514EFFCA" w14:textId="77777777" w:rsidR="00705E1D" w:rsidRPr="00C25BC1" w:rsidRDefault="00705E1D" w:rsidP="00C47FAB">
            <w:pPr>
              <w:pStyle w:val="TAL"/>
              <w:rPr>
                <w:lang w:eastAsia="fi-FI"/>
              </w:rPr>
            </w:pPr>
            <w:r w:rsidRPr="00C25BC1">
              <w:rPr>
                <w:kern w:val="24"/>
                <w:lang w:eastAsia="fi-FI"/>
              </w:rPr>
              <w:t xml:space="preserve">SCG RLC: </w:t>
            </w:r>
            <w:r w:rsidRPr="00C25BC1">
              <w:rPr>
                <w:kern w:val="24"/>
                <w:lang w:eastAsia="fi-FI"/>
              </w:rPr>
              <w:br/>
              <w:t>See Note 1</w:t>
            </w:r>
          </w:p>
          <w:p w14:paraId="5EB7BB67" w14:textId="77777777" w:rsidR="00705E1D" w:rsidRPr="00C25BC1" w:rsidRDefault="00705E1D" w:rsidP="00C47FAB">
            <w:pPr>
              <w:pStyle w:val="TAL"/>
              <w:rPr>
                <w:lang w:eastAsia="fi-FI"/>
              </w:rPr>
            </w:pPr>
            <w:r w:rsidRPr="00C25BC1">
              <w:rPr>
                <w:kern w:val="24"/>
                <w:lang w:eastAsia="fi-FI"/>
              </w:rPr>
              <w:t xml:space="preserve">SCG MAC: </w:t>
            </w:r>
            <w:r w:rsidRPr="00C25BC1">
              <w:rPr>
                <w:kern w:val="24"/>
                <w:lang w:eastAsia="fi-FI"/>
              </w:rPr>
              <w:br/>
              <w:t>See Note 1</w:t>
            </w:r>
          </w:p>
        </w:tc>
        <w:tc>
          <w:tcPr>
            <w:tcW w:w="1559" w:type="dxa"/>
            <w:tcMar>
              <w:top w:w="15" w:type="dxa"/>
              <w:left w:w="144" w:type="dxa"/>
              <w:bottom w:w="0" w:type="dxa"/>
              <w:right w:w="144" w:type="dxa"/>
            </w:tcMar>
            <w:vAlign w:val="center"/>
            <w:hideMark/>
          </w:tcPr>
          <w:p w14:paraId="499D4226" w14:textId="77777777" w:rsidR="00705E1D" w:rsidRPr="00C25BC1" w:rsidRDefault="00705E1D" w:rsidP="00C47FAB">
            <w:pPr>
              <w:pStyle w:val="TAL"/>
              <w:rPr>
                <w:lang w:eastAsia="fi-FI"/>
              </w:rPr>
            </w:pPr>
            <w:r w:rsidRPr="00C25BC1">
              <w:rPr>
                <w:kern w:val="24"/>
                <w:lang w:eastAsia="fi-FI"/>
              </w:rPr>
              <w:t>PDCP: Recovery</w:t>
            </w:r>
          </w:p>
          <w:p w14:paraId="30FF7C94" w14:textId="77777777" w:rsidR="00705E1D" w:rsidRPr="00C25BC1" w:rsidRDefault="00705E1D" w:rsidP="00C47FAB">
            <w:pPr>
              <w:pStyle w:val="TAL"/>
              <w:rPr>
                <w:kern w:val="24"/>
                <w:lang w:eastAsia="fi-FI"/>
              </w:rPr>
            </w:pPr>
            <w:r w:rsidRPr="00C25BC1">
              <w:rPr>
                <w:kern w:val="24"/>
                <w:lang w:eastAsia="fi-FI"/>
              </w:rPr>
              <w:t>MCG RLC:</w:t>
            </w:r>
          </w:p>
          <w:p w14:paraId="545B0C43" w14:textId="77777777" w:rsidR="00705E1D" w:rsidRPr="00C25BC1" w:rsidRDefault="00705E1D" w:rsidP="00C47FAB">
            <w:pPr>
              <w:pStyle w:val="TAL"/>
              <w:rPr>
                <w:lang w:eastAsia="fi-FI"/>
              </w:rPr>
            </w:pPr>
            <w:r w:rsidRPr="00C25BC1">
              <w:rPr>
                <w:kern w:val="24"/>
                <w:szCs w:val="24"/>
                <w:lang w:eastAsia="fi-FI"/>
              </w:rPr>
              <w:t>See Note 3</w:t>
            </w:r>
          </w:p>
          <w:p w14:paraId="43F23FA8" w14:textId="77777777" w:rsidR="00705E1D" w:rsidRPr="00C25BC1" w:rsidRDefault="00705E1D" w:rsidP="00C47FAB">
            <w:pPr>
              <w:pStyle w:val="TAL"/>
              <w:rPr>
                <w:kern w:val="24"/>
                <w:lang w:eastAsia="fi-FI"/>
              </w:rPr>
            </w:pPr>
            <w:r w:rsidRPr="00C25BC1">
              <w:rPr>
                <w:kern w:val="24"/>
                <w:lang w:eastAsia="fi-FI"/>
              </w:rPr>
              <w:t>MCG MAC:</w:t>
            </w:r>
          </w:p>
          <w:p w14:paraId="3F80D74A" w14:textId="77777777" w:rsidR="00705E1D" w:rsidRPr="00C25BC1" w:rsidRDefault="00705E1D" w:rsidP="00C47FAB">
            <w:pPr>
              <w:pStyle w:val="TAL"/>
              <w:rPr>
                <w:lang w:eastAsia="fi-FI"/>
              </w:rPr>
            </w:pPr>
            <w:r w:rsidRPr="00C25BC1">
              <w:rPr>
                <w:kern w:val="24"/>
                <w:lang w:eastAsia="fi-FI"/>
              </w:rPr>
              <w:t>Reconfigure</w:t>
            </w:r>
          </w:p>
          <w:p w14:paraId="4CD001C2" w14:textId="77777777" w:rsidR="00705E1D" w:rsidRPr="00C25BC1" w:rsidRDefault="00705E1D" w:rsidP="00C47FAB">
            <w:pPr>
              <w:pStyle w:val="TAL"/>
              <w:rPr>
                <w:lang w:eastAsia="fi-FI"/>
              </w:rPr>
            </w:pPr>
            <w:r w:rsidRPr="00C25BC1">
              <w:rPr>
                <w:kern w:val="24"/>
                <w:lang w:eastAsia="fi-FI"/>
              </w:rPr>
              <w:t xml:space="preserve">SCG RLC: </w:t>
            </w:r>
            <w:r w:rsidRPr="00C25BC1">
              <w:rPr>
                <w:kern w:val="24"/>
                <w:lang w:eastAsia="fi-FI"/>
              </w:rPr>
              <w:br/>
              <w:t>No action</w:t>
            </w:r>
          </w:p>
          <w:p w14:paraId="62E03B14" w14:textId="77777777" w:rsidR="00705E1D" w:rsidRPr="00C25BC1" w:rsidRDefault="00705E1D" w:rsidP="00C47FAB">
            <w:pPr>
              <w:pStyle w:val="TAL"/>
              <w:rPr>
                <w:lang w:eastAsia="fi-FI"/>
              </w:rPr>
            </w:pPr>
            <w:r w:rsidRPr="00C25BC1">
              <w:rPr>
                <w:kern w:val="24"/>
                <w:lang w:eastAsia="fi-FI"/>
              </w:rPr>
              <w:t>SCG MAC:</w:t>
            </w:r>
            <w:r w:rsidRPr="00C25BC1">
              <w:rPr>
                <w:kern w:val="24"/>
                <w:lang w:eastAsia="fi-FI"/>
              </w:rPr>
              <w:br/>
              <w:t>No action</w:t>
            </w:r>
          </w:p>
        </w:tc>
        <w:tc>
          <w:tcPr>
            <w:tcW w:w="1563" w:type="dxa"/>
            <w:tcMar>
              <w:top w:w="15" w:type="dxa"/>
              <w:left w:w="144" w:type="dxa"/>
              <w:bottom w:w="0" w:type="dxa"/>
              <w:right w:w="144" w:type="dxa"/>
            </w:tcMar>
            <w:vAlign w:val="center"/>
            <w:hideMark/>
          </w:tcPr>
          <w:p w14:paraId="4F4752AB" w14:textId="77777777" w:rsidR="00705E1D" w:rsidRPr="00C25BC1" w:rsidRDefault="00705E1D" w:rsidP="00C47FAB">
            <w:pPr>
              <w:pStyle w:val="TAL"/>
              <w:rPr>
                <w:kern w:val="24"/>
                <w:lang w:eastAsia="fi-FI"/>
              </w:rPr>
            </w:pPr>
            <w:r w:rsidRPr="00C25BC1">
              <w:rPr>
                <w:kern w:val="24"/>
                <w:lang w:eastAsia="fi-FI"/>
              </w:rPr>
              <w:t>PDCP:</w:t>
            </w:r>
          </w:p>
          <w:p w14:paraId="7E3B533E" w14:textId="77777777" w:rsidR="00705E1D" w:rsidRPr="00C25BC1" w:rsidRDefault="00705E1D" w:rsidP="00C47FAB">
            <w:pPr>
              <w:pStyle w:val="TAL"/>
              <w:rPr>
                <w:lang w:eastAsia="fi-FI"/>
              </w:rPr>
            </w:pPr>
            <w:r w:rsidRPr="00C25BC1">
              <w:rPr>
                <w:kern w:val="24"/>
                <w:lang w:eastAsia="fi-FI"/>
              </w:rPr>
              <w:t>Re-establish</w:t>
            </w:r>
          </w:p>
          <w:p w14:paraId="44F56BA8" w14:textId="77777777" w:rsidR="00705E1D" w:rsidRPr="00C25BC1" w:rsidRDefault="00705E1D" w:rsidP="00C47FAB">
            <w:pPr>
              <w:pStyle w:val="TAL"/>
              <w:rPr>
                <w:kern w:val="24"/>
                <w:lang w:eastAsia="fi-FI"/>
              </w:rPr>
            </w:pPr>
            <w:r w:rsidRPr="00C25BC1">
              <w:rPr>
                <w:kern w:val="24"/>
                <w:lang w:eastAsia="fi-FI"/>
              </w:rPr>
              <w:t>MCG RLC:</w:t>
            </w:r>
          </w:p>
          <w:p w14:paraId="162FE8DF" w14:textId="77777777" w:rsidR="00705E1D" w:rsidRPr="00C25BC1" w:rsidRDefault="00705E1D" w:rsidP="00C47FAB">
            <w:pPr>
              <w:pStyle w:val="TAL"/>
              <w:rPr>
                <w:lang w:eastAsia="fi-FI"/>
              </w:rPr>
            </w:pPr>
            <w:r w:rsidRPr="00C25BC1">
              <w:rPr>
                <w:kern w:val="24"/>
                <w:szCs w:val="24"/>
                <w:lang w:eastAsia="fi-FI"/>
              </w:rPr>
              <w:t>See Note 3</w:t>
            </w:r>
          </w:p>
          <w:p w14:paraId="47056883" w14:textId="77777777" w:rsidR="00705E1D" w:rsidRPr="00C25BC1" w:rsidRDefault="00705E1D" w:rsidP="00C47FAB">
            <w:pPr>
              <w:pStyle w:val="TAL"/>
              <w:rPr>
                <w:kern w:val="24"/>
                <w:lang w:eastAsia="fi-FI"/>
              </w:rPr>
            </w:pPr>
            <w:r w:rsidRPr="00C25BC1">
              <w:rPr>
                <w:kern w:val="24"/>
                <w:lang w:eastAsia="fi-FI"/>
              </w:rPr>
              <w:t>MCG MAC:</w:t>
            </w:r>
          </w:p>
          <w:p w14:paraId="35873797" w14:textId="77777777" w:rsidR="00705E1D" w:rsidRPr="00C25BC1" w:rsidRDefault="00705E1D" w:rsidP="00C47FAB">
            <w:pPr>
              <w:pStyle w:val="TAL"/>
              <w:rPr>
                <w:lang w:eastAsia="fi-FI"/>
              </w:rPr>
            </w:pPr>
            <w:r w:rsidRPr="00C25BC1">
              <w:rPr>
                <w:kern w:val="24"/>
                <w:lang w:eastAsia="fi-FI"/>
              </w:rPr>
              <w:t>Reconfigure</w:t>
            </w:r>
          </w:p>
          <w:p w14:paraId="1F6C7912" w14:textId="77777777" w:rsidR="00705E1D" w:rsidRPr="00C25BC1" w:rsidRDefault="00705E1D" w:rsidP="00C47FAB">
            <w:pPr>
              <w:pStyle w:val="TAL"/>
              <w:rPr>
                <w:lang w:eastAsia="fi-FI"/>
              </w:rPr>
            </w:pPr>
            <w:r w:rsidRPr="00C25BC1">
              <w:rPr>
                <w:kern w:val="24"/>
                <w:lang w:eastAsia="fi-FI"/>
              </w:rPr>
              <w:t xml:space="preserve">SCG RLC: </w:t>
            </w:r>
            <w:r w:rsidRPr="00C25BC1">
              <w:rPr>
                <w:kern w:val="24"/>
                <w:lang w:eastAsia="fi-FI"/>
              </w:rPr>
              <w:br/>
              <w:t>See Note 1</w:t>
            </w:r>
          </w:p>
          <w:p w14:paraId="1F6D5985" w14:textId="77777777" w:rsidR="00705E1D" w:rsidRPr="00C25BC1" w:rsidRDefault="00705E1D" w:rsidP="00C47FAB">
            <w:pPr>
              <w:pStyle w:val="TAL"/>
              <w:rPr>
                <w:lang w:eastAsia="fi-FI"/>
              </w:rPr>
            </w:pPr>
            <w:r w:rsidRPr="00C25BC1">
              <w:rPr>
                <w:kern w:val="24"/>
                <w:lang w:eastAsia="fi-FI"/>
              </w:rPr>
              <w:t xml:space="preserve">SCG MAC: </w:t>
            </w:r>
            <w:r w:rsidRPr="00C25BC1">
              <w:rPr>
                <w:kern w:val="24"/>
                <w:lang w:eastAsia="fi-FI"/>
              </w:rPr>
              <w:br/>
              <w:t>See Note 1</w:t>
            </w:r>
          </w:p>
        </w:tc>
      </w:tr>
      <w:tr w:rsidR="00705E1D" w:rsidRPr="00C25BC1" w14:paraId="635B1CFD" w14:textId="77777777" w:rsidTr="00C47FAB">
        <w:trPr>
          <w:trHeight w:val="2715"/>
        </w:trPr>
        <w:tc>
          <w:tcPr>
            <w:tcW w:w="950" w:type="dxa"/>
            <w:tcMar>
              <w:top w:w="15" w:type="dxa"/>
              <w:left w:w="144" w:type="dxa"/>
              <w:bottom w:w="0" w:type="dxa"/>
              <w:right w:w="144" w:type="dxa"/>
            </w:tcMar>
            <w:vAlign w:val="center"/>
            <w:hideMark/>
          </w:tcPr>
          <w:p w14:paraId="1D5EB134" w14:textId="77777777" w:rsidR="00705E1D" w:rsidRPr="00C25BC1" w:rsidRDefault="00705E1D" w:rsidP="00C47FAB">
            <w:pPr>
              <w:pStyle w:val="TAL"/>
              <w:rPr>
                <w:lang w:eastAsia="fi-FI"/>
              </w:rPr>
            </w:pPr>
            <w:r w:rsidRPr="00C25BC1">
              <w:rPr>
                <w:kern w:val="24"/>
                <w:lang w:eastAsia="fi-FI"/>
              </w:rPr>
              <w:t>SCG</w:t>
            </w:r>
          </w:p>
        </w:tc>
        <w:tc>
          <w:tcPr>
            <w:tcW w:w="1450" w:type="dxa"/>
            <w:tcMar>
              <w:top w:w="15" w:type="dxa"/>
              <w:left w:w="144" w:type="dxa"/>
              <w:bottom w:w="0" w:type="dxa"/>
              <w:right w:w="144" w:type="dxa"/>
            </w:tcMar>
            <w:vAlign w:val="center"/>
            <w:hideMark/>
          </w:tcPr>
          <w:p w14:paraId="54C0DE9F" w14:textId="77777777" w:rsidR="00705E1D" w:rsidRPr="00C25BC1" w:rsidRDefault="00705E1D" w:rsidP="00C47FAB">
            <w:pPr>
              <w:pStyle w:val="TAL"/>
              <w:rPr>
                <w:kern w:val="24"/>
                <w:szCs w:val="24"/>
                <w:lang w:eastAsia="fi-FI"/>
              </w:rPr>
            </w:pPr>
            <w:r w:rsidRPr="00C25BC1">
              <w:rPr>
                <w:kern w:val="24"/>
                <w:szCs w:val="24"/>
                <w:lang w:eastAsia="fi-FI"/>
              </w:rPr>
              <w:t>PDCP:</w:t>
            </w:r>
          </w:p>
          <w:p w14:paraId="06296596" w14:textId="77777777" w:rsidR="00705E1D" w:rsidRPr="00C25BC1" w:rsidRDefault="00705E1D" w:rsidP="00C47FAB">
            <w:pPr>
              <w:pStyle w:val="TAL"/>
              <w:rPr>
                <w:szCs w:val="36"/>
                <w:lang w:eastAsia="fi-FI"/>
              </w:rPr>
            </w:pPr>
            <w:r w:rsidRPr="00C25BC1">
              <w:rPr>
                <w:kern w:val="24"/>
                <w:szCs w:val="24"/>
                <w:lang w:eastAsia="fi-FI"/>
              </w:rPr>
              <w:t>Recovery</w:t>
            </w:r>
          </w:p>
          <w:p w14:paraId="7D2AED93" w14:textId="77777777" w:rsidR="00705E1D" w:rsidRPr="00C25BC1" w:rsidRDefault="00705E1D" w:rsidP="00C47FAB">
            <w:pPr>
              <w:pStyle w:val="TAL"/>
              <w:rPr>
                <w:szCs w:val="36"/>
                <w:lang w:eastAsia="fi-FI"/>
              </w:rPr>
            </w:pPr>
            <w:r w:rsidRPr="00C25BC1">
              <w:rPr>
                <w:kern w:val="24"/>
                <w:szCs w:val="24"/>
                <w:lang w:eastAsia="fi-FI"/>
              </w:rPr>
              <w:t>MCG RLC: Establish</w:t>
            </w:r>
          </w:p>
          <w:p w14:paraId="72E9288B" w14:textId="77777777" w:rsidR="00705E1D" w:rsidRPr="00C25BC1" w:rsidRDefault="00705E1D" w:rsidP="00C47FAB">
            <w:pPr>
              <w:pStyle w:val="TAL"/>
              <w:rPr>
                <w:szCs w:val="36"/>
                <w:lang w:eastAsia="fi-FI"/>
              </w:rPr>
            </w:pPr>
            <w:r w:rsidRPr="00C25BC1">
              <w:rPr>
                <w:kern w:val="24"/>
                <w:szCs w:val="24"/>
                <w:lang w:eastAsia="fi-FI"/>
              </w:rPr>
              <w:t>MCG MAC: Reconfigure</w:t>
            </w:r>
          </w:p>
          <w:p w14:paraId="75C55E58" w14:textId="77777777" w:rsidR="00705E1D" w:rsidRPr="00C25BC1" w:rsidRDefault="00705E1D" w:rsidP="00C47FAB">
            <w:pPr>
              <w:pStyle w:val="TAL"/>
              <w:rPr>
                <w:szCs w:val="36"/>
                <w:lang w:eastAsia="fi-FI"/>
              </w:rPr>
            </w:pPr>
            <w:r w:rsidRPr="00C25BC1">
              <w:rPr>
                <w:kern w:val="24"/>
                <w:szCs w:val="24"/>
                <w:lang w:eastAsia="fi-FI"/>
              </w:rPr>
              <w:t>SCG RLC: See Note 4</w:t>
            </w:r>
          </w:p>
          <w:p w14:paraId="2FC14DEE" w14:textId="77777777" w:rsidR="00705E1D" w:rsidRPr="00C25BC1" w:rsidRDefault="00705E1D" w:rsidP="00C47FAB">
            <w:pPr>
              <w:pStyle w:val="TAL"/>
              <w:rPr>
                <w:lang w:eastAsia="fi-FI"/>
              </w:rPr>
            </w:pPr>
            <w:r w:rsidRPr="00C25BC1">
              <w:rPr>
                <w:kern w:val="24"/>
                <w:szCs w:val="24"/>
                <w:lang w:eastAsia="fi-FI"/>
              </w:rPr>
              <w:t>SCG MAC: Reconfigure</w:t>
            </w:r>
          </w:p>
        </w:tc>
        <w:tc>
          <w:tcPr>
            <w:tcW w:w="1418" w:type="dxa"/>
            <w:tcMar>
              <w:top w:w="15" w:type="dxa"/>
              <w:left w:w="144" w:type="dxa"/>
              <w:bottom w:w="0" w:type="dxa"/>
              <w:right w:w="144" w:type="dxa"/>
            </w:tcMar>
            <w:vAlign w:val="center"/>
            <w:hideMark/>
          </w:tcPr>
          <w:p w14:paraId="25D775F5" w14:textId="77777777" w:rsidR="00705E1D" w:rsidRPr="00C25BC1" w:rsidRDefault="00705E1D" w:rsidP="00C47FAB">
            <w:pPr>
              <w:pStyle w:val="TAL"/>
              <w:rPr>
                <w:kern w:val="24"/>
                <w:lang w:eastAsia="fi-FI"/>
              </w:rPr>
            </w:pPr>
            <w:r w:rsidRPr="00C25BC1">
              <w:rPr>
                <w:kern w:val="24"/>
                <w:lang w:eastAsia="fi-FI"/>
              </w:rPr>
              <w:t>PDCP:</w:t>
            </w:r>
          </w:p>
          <w:p w14:paraId="55D51151" w14:textId="77777777" w:rsidR="00705E1D" w:rsidRPr="00C25BC1" w:rsidRDefault="00705E1D" w:rsidP="00C47FAB">
            <w:pPr>
              <w:pStyle w:val="TAL"/>
              <w:rPr>
                <w:lang w:eastAsia="fi-FI"/>
              </w:rPr>
            </w:pPr>
            <w:r w:rsidRPr="00C25BC1">
              <w:rPr>
                <w:kern w:val="24"/>
                <w:lang w:eastAsia="fi-FI"/>
              </w:rPr>
              <w:t>Re-establish</w:t>
            </w:r>
          </w:p>
          <w:p w14:paraId="6A063E0B" w14:textId="77777777" w:rsidR="00705E1D" w:rsidRPr="00C25BC1" w:rsidRDefault="00705E1D" w:rsidP="00C47FAB">
            <w:pPr>
              <w:pStyle w:val="TAL"/>
              <w:rPr>
                <w:kern w:val="24"/>
                <w:lang w:eastAsia="fi-FI"/>
              </w:rPr>
            </w:pPr>
            <w:r w:rsidRPr="00C25BC1">
              <w:rPr>
                <w:kern w:val="24"/>
                <w:lang w:eastAsia="fi-FI"/>
              </w:rPr>
              <w:t>MCG RLC:</w:t>
            </w:r>
          </w:p>
          <w:p w14:paraId="0C87223D" w14:textId="77777777" w:rsidR="00705E1D" w:rsidRPr="00C25BC1" w:rsidRDefault="00705E1D" w:rsidP="00C47FAB">
            <w:pPr>
              <w:pStyle w:val="TAL"/>
              <w:rPr>
                <w:lang w:eastAsia="fi-FI"/>
              </w:rPr>
            </w:pPr>
            <w:r w:rsidRPr="00C25BC1">
              <w:rPr>
                <w:kern w:val="24"/>
                <w:lang w:eastAsia="fi-FI"/>
              </w:rPr>
              <w:t>Establish</w:t>
            </w:r>
          </w:p>
          <w:p w14:paraId="37392366" w14:textId="77777777" w:rsidR="00705E1D" w:rsidRPr="00C25BC1" w:rsidRDefault="00705E1D" w:rsidP="00C47FAB">
            <w:pPr>
              <w:pStyle w:val="TAL"/>
              <w:rPr>
                <w:kern w:val="24"/>
                <w:lang w:eastAsia="fi-FI"/>
              </w:rPr>
            </w:pPr>
            <w:r w:rsidRPr="00C25BC1">
              <w:rPr>
                <w:kern w:val="24"/>
                <w:lang w:eastAsia="fi-FI"/>
              </w:rPr>
              <w:t>MCG MAC:</w:t>
            </w:r>
          </w:p>
          <w:p w14:paraId="260FE476" w14:textId="77777777" w:rsidR="00705E1D" w:rsidRPr="00C25BC1" w:rsidRDefault="00705E1D" w:rsidP="00C47FAB">
            <w:pPr>
              <w:pStyle w:val="TAL"/>
              <w:rPr>
                <w:lang w:eastAsia="fi-FI"/>
              </w:rPr>
            </w:pPr>
            <w:r w:rsidRPr="00C25BC1">
              <w:rPr>
                <w:kern w:val="24"/>
                <w:lang w:eastAsia="fi-FI"/>
              </w:rPr>
              <w:t>Reconfigure</w:t>
            </w:r>
          </w:p>
          <w:p w14:paraId="4ABC45A1" w14:textId="77777777" w:rsidR="00705E1D" w:rsidRPr="00C25BC1" w:rsidRDefault="00705E1D" w:rsidP="00C47FAB">
            <w:pPr>
              <w:pStyle w:val="TAL"/>
              <w:rPr>
                <w:kern w:val="24"/>
                <w:lang w:eastAsia="fi-FI"/>
              </w:rPr>
            </w:pPr>
            <w:r w:rsidRPr="00C25BC1">
              <w:rPr>
                <w:kern w:val="24"/>
                <w:lang w:eastAsia="fi-FI"/>
              </w:rPr>
              <w:t>SCG RLC:</w:t>
            </w:r>
          </w:p>
          <w:p w14:paraId="33C80542" w14:textId="77777777" w:rsidR="00705E1D" w:rsidRPr="00C25BC1" w:rsidRDefault="00705E1D" w:rsidP="00C47FAB">
            <w:pPr>
              <w:pStyle w:val="TAL"/>
              <w:rPr>
                <w:lang w:eastAsia="fi-FI"/>
              </w:rPr>
            </w:pPr>
            <w:r w:rsidRPr="00C25BC1">
              <w:rPr>
                <w:kern w:val="24"/>
                <w:szCs w:val="24"/>
                <w:lang w:eastAsia="fi-FI"/>
              </w:rPr>
              <w:t>See Note 4</w:t>
            </w:r>
          </w:p>
          <w:p w14:paraId="1B7E91AA" w14:textId="77777777" w:rsidR="00705E1D" w:rsidRPr="00C25BC1" w:rsidRDefault="00705E1D" w:rsidP="00C47FAB">
            <w:pPr>
              <w:pStyle w:val="TAL"/>
              <w:rPr>
                <w:kern w:val="24"/>
                <w:lang w:eastAsia="fi-FI"/>
              </w:rPr>
            </w:pPr>
            <w:r w:rsidRPr="00C25BC1">
              <w:rPr>
                <w:kern w:val="24"/>
                <w:lang w:eastAsia="fi-FI"/>
              </w:rPr>
              <w:t>SCG MAC:</w:t>
            </w:r>
          </w:p>
          <w:p w14:paraId="61A6F4AE" w14:textId="77777777" w:rsidR="00705E1D" w:rsidRPr="00C25BC1" w:rsidRDefault="00705E1D" w:rsidP="00C47FAB">
            <w:pPr>
              <w:pStyle w:val="TAL"/>
              <w:rPr>
                <w:lang w:eastAsia="fi-FI"/>
              </w:rPr>
            </w:pPr>
            <w:r w:rsidRPr="00C25BC1">
              <w:rPr>
                <w:kern w:val="24"/>
                <w:lang w:eastAsia="fi-FI"/>
              </w:rPr>
              <w:t>Reconfigure</w:t>
            </w:r>
          </w:p>
        </w:tc>
        <w:tc>
          <w:tcPr>
            <w:tcW w:w="1417" w:type="dxa"/>
            <w:tcMar>
              <w:top w:w="15" w:type="dxa"/>
              <w:left w:w="144" w:type="dxa"/>
              <w:bottom w:w="0" w:type="dxa"/>
              <w:right w:w="144" w:type="dxa"/>
            </w:tcMar>
            <w:vAlign w:val="center"/>
            <w:hideMark/>
          </w:tcPr>
          <w:p w14:paraId="5D05B3D1" w14:textId="77777777" w:rsidR="00705E1D" w:rsidRPr="00C25BC1" w:rsidRDefault="00705E1D" w:rsidP="00C47FAB">
            <w:pPr>
              <w:pStyle w:val="TAL"/>
              <w:rPr>
                <w:kern w:val="24"/>
                <w:lang w:eastAsia="fi-FI"/>
              </w:rPr>
            </w:pPr>
            <w:r w:rsidRPr="00C25BC1">
              <w:rPr>
                <w:kern w:val="24"/>
                <w:lang w:eastAsia="fi-FI"/>
              </w:rPr>
              <w:t>PDCP:</w:t>
            </w:r>
          </w:p>
          <w:p w14:paraId="3ED03563" w14:textId="77777777" w:rsidR="00705E1D" w:rsidRPr="00C25BC1" w:rsidRDefault="00705E1D" w:rsidP="00C47FAB">
            <w:pPr>
              <w:pStyle w:val="TAL"/>
              <w:rPr>
                <w:lang w:eastAsia="fi-FI"/>
              </w:rPr>
            </w:pPr>
            <w:r w:rsidRPr="00C25BC1">
              <w:rPr>
                <w:kern w:val="24"/>
                <w:lang w:eastAsia="fi-FI"/>
              </w:rPr>
              <w:t>Reconfigure</w:t>
            </w:r>
          </w:p>
          <w:p w14:paraId="549CF659" w14:textId="77777777" w:rsidR="00705E1D" w:rsidRPr="00C25BC1" w:rsidRDefault="00705E1D" w:rsidP="00C47FAB">
            <w:pPr>
              <w:pStyle w:val="TAL"/>
              <w:rPr>
                <w:lang w:eastAsia="fi-FI"/>
              </w:rPr>
            </w:pPr>
            <w:r w:rsidRPr="00C25BC1">
              <w:rPr>
                <w:kern w:val="24"/>
                <w:lang w:eastAsia="fi-FI"/>
              </w:rPr>
              <w:t>MCG RLC: Establish</w:t>
            </w:r>
          </w:p>
          <w:p w14:paraId="24A396F1" w14:textId="77777777" w:rsidR="00705E1D" w:rsidRPr="00C25BC1" w:rsidRDefault="00705E1D" w:rsidP="00C47FAB">
            <w:pPr>
              <w:pStyle w:val="TAL"/>
              <w:rPr>
                <w:lang w:eastAsia="fi-FI"/>
              </w:rPr>
            </w:pPr>
            <w:r w:rsidRPr="00C25BC1">
              <w:rPr>
                <w:kern w:val="24"/>
                <w:lang w:eastAsia="fi-FI"/>
              </w:rPr>
              <w:t>MCG MAC: Reconfigure</w:t>
            </w:r>
          </w:p>
          <w:p w14:paraId="32E25087" w14:textId="77777777" w:rsidR="00705E1D" w:rsidRPr="00C25BC1" w:rsidRDefault="00705E1D" w:rsidP="00C47FAB">
            <w:pPr>
              <w:pStyle w:val="TAL"/>
              <w:rPr>
                <w:lang w:eastAsia="fi-FI"/>
              </w:rPr>
            </w:pPr>
            <w:r w:rsidRPr="00C25BC1">
              <w:rPr>
                <w:kern w:val="24"/>
                <w:lang w:eastAsia="fi-FI"/>
              </w:rPr>
              <w:t>SCG RLC: No action</w:t>
            </w:r>
          </w:p>
          <w:p w14:paraId="2F380EA1" w14:textId="77777777" w:rsidR="00705E1D" w:rsidRPr="00C25BC1" w:rsidRDefault="00705E1D" w:rsidP="00C47FAB">
            <w:pPr>
              <w:pStyle w:val="TAL"/>
              <w:rPr>
                <w:lang w:eastAsia="fi-FI"/>
              </w:rPr>
            </w:pPr>
            <w:r w:rsidRPr="00C25BC1">
              <w:rPr>
                <w:kern w:val="24"/>
                <w:lang w:eastAsia="fi-FI"/>
              </w:rPr>
              <w:t>SCG MAC: No action</w:t>
            </w:r>
          </w:p>
        </w:tc>
        <w:tc>
          <w:tcPr>
            <w:tcW w:w="1418" w:type="dxa"/>
            <w:tcMar>
              <w:top w:w="15" w:type="dxa"/>
              <w:left w:w="144" w:type="dxa"/>
              <w:bottom w:w="0" w:type="dxa"/>
              <w:right w:w="144" w:type="dxa"/>
            </w:tcMar>
            <w:vAlign w:val="center"/>
            <w:hideMark/>
          </w:tcPr>
          <w:p w14:paraId="14960A30" w14:textId="77777777" w:rsidR="00705E1D" w:rsidRPr="00C25BC1" w:rsidRDefault="00705E1D" w:rsidP="00C47FAB">
            <w:pPr>
              <w:pStyle w:val="TAL"/>
              <w:rPr>
                <w:kern w:val="24"/>
                <w:lang w:eastAsia="fi-FI"/>
              </w:rPr>
            </w:pPr>
            <w:r w:rsidRPr="00C25BC1">
              <w:rPr>
                <w:kern w:val="24"/>
                <w:lang w:eastAsia="fi-FI"/>
              </w:rPr>
              <w:t>PDCP:</w:t>
            </w:r>
          </w:p>
          <w:p w14:paraId="5B1182CA" w14:textId="77777777" w:rsidR="00705E1D" w:rsidRPr="00C25BC1" w:rsidRDefault="00705E1D" w:rsidP="00C47FAB">
            <w:pPr>
              <w:pStyle w:val="TAL"/>
              <w:rPr>
                <w:lang w:eastAsia="fi-FI"/>
              </w:rPr>
            </w:pPr>
            <w:r w:rsidRPr="00C25BC1">
              <w:rPr>
                <w:kern w:val="24"/>
                <w:lang w:eastAsia="fi-FI"/>
              </w:rPr>
              <w:t>Re-establish</w:t>
            </w:r>
          </w:p>
          <w:p w14:paraId="49D377CB" w14:textId="77777777" w:rsidR="00705E1D" w:rsidRPr="00C25BC1" w:rsidRDefault="00705E1D" w:rsidP="00C47FAB">
            <w:pPr>
              <w:pStyle w:val="TAL"/>
              <w:rPr>
                <w:kern w:val="24"/>
                <w:lang w:eastAsia="fi-FI"/>
              </w:rPr>
            </w:pPr>
            <w:r w:rsidRPr="00C25BC1">
              <w:rPr>
                <w:kern w:val="24"/>
                <w:lang w:eastAsia="fi-FI"/>
              </w:rPr>
              <w:t>MCG RLC:</w:t>
            </w:r>
          </w:p>
          <w:p w14:paraId="50A77C9D" w14:textId="77777777" w:rsidR="00705E1D" w:rsidRPr="00C25BC1" w:rsidRDefault="00705E1D" w:rsidP="00C47FAB">
            <w:pPr>
              <w:pStyle w:val="TAL"/>
              <w:rPr>
                <w:lang w:eastAsia="fi-FI"/>
              </w:rPr>
            </w:pPr>
            <w:r w:rsidRPr="00C25BC1">
              <w:rPr>
                <w:kern w:val="24"/>
                <w:lang w:eastAsia="fi-FI"/>
              </w:rPr>
              <w:t>Establish</w:t>
            </w:r>
          </w:p>
          <w:p w14:paraId="44647305" w14:textId="77777777" w:rsidR="00705E1D" w:rsidRPr="00C25BC1" w:rsidRDefault="00705E1D" w:rsidP="00C47FAB">
            <w:pPr>
              <w:pStyle w:val="TAL"/>
              <w:rPr>
                <w:kern w:val="24"/>
                <w:lang w:eastAsia="fi-FI"/>
              </w:rPr>
            </w:pPr>
            <w:r w:rsidRPr="00C25BC1">
              <w:rPr>
                <w:kern w:val="24"/>
                <w:lang w:eastAsia="fi-FI"/>
              </w:rPr>
              <w:t>MCG MAC:</w:t>
            </w:r>
          </w:p>
          <w:p w14:paraId="5C9D5471" w14:textId="77777777" w:rsidR="00705E1D" w:rsidRPr="00C25BC1" w:rsidRDefault="00705E1D" w:rsidP="00C47FAB">
            <w:pPr>
              <w:pStyle w:val="TAL"/>
              <w:rPr>
                <w:lang w:eastAsia="fi-FI"/>
              </w:rPr>
            </w:pPr>
            <w:r w:rsidRPr="00C25BC1">
              <w:rPr>
                <w:kern w:val="24"/>
                <w:lang w:eastAsia="fi-FI"/>
              </w:rPr>
              <w:t>Reconfigure</w:t>
            </w:r>
          </w:p>
          <w:p w14:paraId="1ABD53C9" w14:textId="77777777" w:rsidR="00705E1D" w:rsidRPr="00C25BC1" w:rsidRDefault="00705E1D" w:rsidP="00C47FAB">
            <w:pPr>
              <w:pStyle w:val="TAL"/>
              <w:rPr>
                <w:kern w:val="24"/>
                <w:lang w:eastAsia="fi-FI"/>
              </w:rPr>
            </w:pPr>
            <w:r w:rsidRPr="00C25BC1">
              <w:rPr>
                <w:kern w:val="24"/>
                <w:lang w:eastAsia="fi-FI"/>
              </w:rPr>
              <w:t>SCG RLC:</w:t>
            </w:r>
          </w:p>
          <w:p w14:paraId="6C440C99" w14:textId="77777777" w:rsidR="00705E1D" w:rsidRPr="00C25BC1" w:rsidRDefault="00705E1D" w:rsidP="00C47FAB">
            <w:pPr>
              <w:pStyle w:val="TAL"/>
              <w:rPr>
                <w:kern w:val="24"/>
                <w:lang w:eastAsia="fi-FI"/>
              </w:rPr>
            </w:pPr>
            <w:r w:rsidRPr="00C25BC1">
              <w:rPr>
                <w:kern w:val="24"/>
                <w:lang w:eastAsia="fi-FI"/>
              </w:rPr>
              <w:t>See Note 1</w:t>
            </w:r>
          </w:p>
          <w:p w14:paraId="09A44DD6" w14:textId="77777777" w:rsidR="00705E1D" w:rsidRPr="00C25BC1" w:rsidRDefault="00705E1D" w:rsidP="00C47FAB">
            <w:pPr>
              <w:pStyle w:val="TAL"/>
              <w:rPr>
                <w:lang w:eastAsia="fi-FI"/>
              </w:rPr>
            </w:pPr>
            <w:r w:rsidRPr="00C25BC1">
              <w:rPr>
                <w:kern w:val="24"/>
                <w:lang w:eastAsia="fi-FI"/>
              </w:rPr>
              <w:t xml:space="preserve">SCG MAC: </w:t>
            </w:r>
            <w:r w:rsidRPr="00C25BC1">
              <w:rPr>
                <w:kern w:val="24"/>
                <w:lang w:eastAsia="fi-FI"/>
              </w:rPr>
              <w:br/>
              <w:t>See Note 1</w:t>
            </w:r>
          </w:p>
        </w:tc>
        <w:tc>
          <w:tcPr>
            <w:tcW w:w="1559" w:type="dxa"/>
            <w:tcMar>
              <w:top w:w="15" w:type="dxa"/>
              <w:left w:w="144" w:type="dxa"/>
              <w:bottom w:w="0" w:type="dxa"/>
              <w:right w:w="144" w:type="dxa"/>
            </w:tcMar>
            <w:vAlign w:val="center"/>
            <w:hideMark/>
          </w:tcPr>
          <w:p w14:paraId="7F4AAEC7" w14:textId="77777777" w:rsidR="00705E1D" w:rsidRPr="00C25BC1" w:rsidRDefault="00705E1D" w:rsidP="00C47FAB">
            <w:pPr>
              <w:pStyle w:val="TAL"/>
              <w:rPr>
                <w:lang w:eastAsia="fi-FI"/>
              </w:rPr>
            </w:pPr>
            <w:r w:rsidRPr="00C25BC1">
              <w:rPr>
                <w:kern w:val="24"/>
                <w:lang w:eastAsia="fi-FI"/>
              </w:rPr>
              <w:t>N/A</w:t>
            </w:r>
          </w:p>
        </w:tc>
        <w:tc>
          <w:tcPr>
            <w:tcW w:w="1563" w:type="dxa"/>
            <w:tcMar>
              <w:top w:w="15" w:type="dxa"/>
              <w:left w:w="144" w:type="dxa"/>
              <w:bottom w:w="0" w:type="dxa"/>
              <w:right w:w="144" w:type="dxa"/>
            </w:tcMar>
            <w:vAlign w:val="center"/>
            <w:hideMark/>
          </w:tcPr>
          <w:p w14:paraId="6F2016A7" w14:textId="77777777" w:rsidR="00705E1D" w:rsidRPr="00C25BC1" w:rsidRDefault="00705E1D" w:rsidP="00C47FAB">
            <w:pPr>
              <w:pStyle w:val="TAL"/>
              <w:rPr>
                <w:kern w:val="24"/>
                <w:lang w:eastAsia="fi-FI"/>
              </w:rPr>
            </w:pPr>
            <w:r w:rsidRPr="00C25BC1">
              <w:rPr>
                <w:kern w:val="24"/>
                <w:lang w:eastAsia="fi-FI"/>
              </w:rPr>
              <w:t>PDCP:</w:t>
            </w:r>
          </w:p>
          <w:p w14:paraId="3D12095E" w14:textId="77777777" w:rsidR="00705E1D" w:rsidRPr="00C25BC1" w:rsidRDefault="00705E1D" w:rsidP="00C47FAB">
            <w:pPr>
              <w:pStyle w:val="TAL"/>
              <w:rPr>
                <w:kern w:val="24"/>
                <w:lang w:eastAsia="fi-FI"/>
              </w:rPr>
            </w:pPr>
            <w:r w:rsidRPr="00C25BC1">
              <w:rPr>
                <w:kern w:val="24"/>
                <w:lang w:eastAsia="fi-FI"/>
              </w:rPr>
              <w:t>Re-establish</w:t>
            </w:r>
          </w:p>
          <w:p w14:paraId="77FE28FF" w14:textId="77777777" w:rsidR="00705E1D" w:rsidRPr="00C25BC1" w:rsidRDefault="00705E1D" w:rsidP="00C47FAB">
            <w:pPr>
              <w:pStyle w:val="TAL"/>
              <w:rPr>
                <w:kern w:val="24"/>
                <w:lang w:eastAsia="fi-FI"/>
              </w:rPr>
            </w:pPr>
            <w:r w:rsidRPr="00C25BC1">
              <w:rPr>
                <w:kern w:val="24"/>
                <w:lang w:eastAsia="fi-FI"/>
              </w:rPr>
              <w:t>MCG RLC:</w:t>
            </w:r>
          </w:p>
          <w:p w14:paraId="6C77B446" w14:textId="77777777" w:rsidR="00705E1D" w:rsidRPr="00C25BC1" w:rsidRDefault="00705E1D" w:rsidP="00C47FAB">
            <w:pPr>
              <w:pStyle w:val="TAL"/>
              <w:rPr>
                <w:kern w:val="24"/>
                <w:lang w:eastAsia="fi-FI"/>
              </w:rPr>
            </w:pPr>
            <w:r w:rsidRPr="00C25BC1">
              <w:rPr>
                <w:kern w:val="24"/>
                <w:lang w:eastAsia="fi-FI"/>
              </w:rPr>
              <w:t>No action</w:t>
            </w:r>
          </w:p>
          <w:p w14:paraId="474BC229" w14:textId="77777777" w:rsidR="00705E1D" w:rsidRPr="00C25BC1" w:rsidRDefault="00705E1D" w:rsidP="00C47FAB">
            <w:pPr>
              <w:pStyle w:val="TAL"/>
              <w:rPr>
                <w:kern w:val="24"/>
                <w:lang w:eastAsia="fi-FI"/>
              </w:rPr>
            </w:pPr>
            <w:r w:rsidRPr="00C25BC1">
              <w:rPr>
                <w:kern w:val="24"/>
                <w:lang w:eastAsia="fi-FI"/>
              </w:rPr>
              <w:t>MCG MAC:</w:t>
            </w:r>
          </w:p>
          <w:p w14:paraId="40648BEA" w14:textId="77777777" w:rsidR="00705E1D" w:rsidRPr="00C25BC1" w:rsidRDefault="00705E1D" w:rsidP="00C47FAB">
            <w:pPr>
              <w:pStyle w:val="TAL"/>
              <w:rPr>
                <w:kern w:val="24"/>
                <w:lang w:eastAsia="fi-FI"/>
              </w:rPr>
            </w:pPr>
            <w:r w:rsidRPr="00C25BC1">
              <w:rPr>
                <w:kern w:val="24"/>
                <w:lang w:eastAsia="fi-FI"/>
              </w:rPr>
              <w:t>No action</w:t>
            </w:r>
          </w:p>
          <w:p w14:paraId="6C5874DC" w14:textId="77777777" w:rsidR="00705E1D" w:rsidRPr="00C25BC1" w:rsidRDefault="00705E1D" w:rsidP="00C47FAB">
            <w:pPr>
              <w:pStyle w:val="TAL"/>
              <w:rPr>
                <w:kern w:val="24"/>
                <w:lang w:eastAsia="fi-FI"/>
              </w:rPr>
            </w:pPr>
            <w:r w:rsidRPr="00C25BC1">
              <w:rPr>
                <w:kern w:val="24"/>
                <w:lang w:eastAsia="fi-FI"/>
              </w:rPr>
              <w:t>SCG RLC:</w:t>
            </w:r>
          </w:p>
          <w:p w14:paraId="1888087F" w14:textId="77777777" w:rsidR="00705E1D" w:rsidRPr="00C25BC1" w:rsidRDefault="00705E1D" w:rsidP="00C47FAB">
            <w:pPr>
              <w:pStyle w:val="TAL"/>
              <w:rPr>
                <w:kern w:val="24"/>
                <w:lang w:eastAsia="fi-FI"/>
              </w:rPr>
            </w:pPr>
            <w:r w:rsidRPr="00C25BC1">
              <w:rPr>
                <w:kern w:val="24"/>
                <w:lang w:eastAsia="fi-FI"/>
              </w:rPr>
              <w:t>See Note 1</w:t>
            </w:r>
          </w:p>
          <w:p w14:paraId="35BAAB42" w14:textId="77777777" w:rsidR="00705E1D" w:rsidRPr="00C25BC1" w:rsidRDefault="00705E1D" w:rsidP="00C47FAB">
            <w:pPr>
              <w:pStyle w:val="TAL"/>
              <w:rPr>
                <w:kern w:val="24"/>
                <w:lang w:eastAsia="fi-FI"/>
              </w:rPr>
            </w:pPr>
            <w:r w:rsidRPr="00C25BC1">
              <w:rPr>
                <w:kern w:val="24"/>
                <w:lang w:eastAsia="fi-FI"/>
              </w:rPr>
              <w:t>SCG MAC:</w:t>
            </w:r>
          </w:p>
          <w:p w14:paraId="5548C284" w14:textId="77777777" w:rsidR="00705E1D" w:rsidRPr="00C25BC1" w:rsidRDefault="00705E1D" w:rsidP="00C47FAB">
            <w:pPr>
              <w:pStyle w:val="TAL"/>
              <w:rPr>
                <w:lang w:eastAsia="fi-FI"/>
              </w:rPr>
            </w:pPr>
            <w:r w:rsidRPr="00C25BC1">
              <w:rPr>
                <w:kern w:val="24"/>
                <w:lang w:eastAsia="fi-FI"/>
              </w:rPr>
              <w:t>See Note 1</w:t>
            </w:r>
          </w:p>
        </w:tc>
      </w:tr>
    </w:tbl>
    <w:p w14:paraId="39740A59" w14:textId="77777777" w:rsidR="00705E1D" w:rsidRPr="00C25BC1" w:rsidRDefault="00705E1D" w:rsidP="00705E1D"/>
    <w:p w14:paraId="33BDDC83" w14:textId="77777777" w:rsidR="00705E1D" w:rsidRPr="00C25BC1" w:rsidRDefault="00705E1D" w:rsidP="00705E1D">
      <w:pPr>
        <w:pStyle w:val="NO"/>
      </w:pPr>
      <w:r w:rsidRPr="00C25BC1">
        <w:t>NOTE 1:</w:t>
      </w:r>
      <w:r w:rsidRPr="00C25BC1">
        <w:tab/>
        <w:t>For EN-DC and NGEN-DC MCG, NE-DC SCG: the MAC/RLC behaviour depends on the solution selected by the network. It can be PCell handover (for EN-DC and NGEN-DC) or PSCell change (for NE-DC), which triggers MAC reset and RLC re-establishment. Alternatively, the logical channel identity can be changed, either via RLC bearer release and add for the same DRB (including RLC re-establishment), or via reconfiguration of the RLC bearer with RLC-re-establishment.</w:t>
      </w:r>
    </w:p>
    <w:p w14:paraId="15C161D0" w14:textId="77777777" w:rsidR="00705E1D" w:rsidRPr="00C25BC1" w:rsidRDefault="00705E1D" w:rsidP="00705E1D">
      <w:pPr>
        <w:pStyle w:val="NO"/>
      </w:pPr>
      <w:r w:rsidRPr="00C25BC1">
        <w:tab/>
        <w:t>For EN-DC and NGEN-DC SCG, NE-DC MCG, NR-DC MCG and SCG: the MAC/RLC behaviour depends on the solution selected by the network. It can be reconfiguration with sync, with MAC reset and RLC re-establishment. Alternatively, the logical channel identity can be changed via RLC bearer release and add.</w:t>
      </w:r>
    </w:p>
    <w:p w14:paraId="36D22255" w14:textId="77777777" w:rsidR="00705E1D" w:rsidRPr="00C25BC1" w:rsidRDefault="00705E1D" w:rsidP="00705E1D">
      <w:pPr>
        <w:pStyle w:val="NO"/>
      </w:pPr>
      <w:r w:rsidRPr="00C25BC1">
        <w:t>NOTE 2:</w:t>
      </w:r>
      <w:r w:rsidRPr="00C25BC1">
        <w:tab/>
        <w:t>Void</w:t>
      </w:r>
    </w:p>
    <w:p w14:paraId="367BF271" w14:textId="77777777" w:rsidR="00705E1D" w:rsidRPr="00C25BC1" w:rsidRDefault="00705E1D" w:rsidP="00705E1D">
      <w:pPr>
        <w:pStyle w:val="NO"/>
      </w:pPr>
      <w:r w:rsidRPr="00C25BC1">
        <w:t>NOTE 3:</w:t>
      </w:r>
      <w:r w:rsidRPr="00C25BC1">
        <w:tab/>
        <w:t>For EN-DC and NGEN-DC: Re-establishment and release. For NE-DC and NR-DC: Release.</w:t>
      </w:r>
    </w:p>
    <w:p w14:paraId="4C10B18A" w14:textId="77777777" w:rsidR="00705E1D" w:rsidRPr="00C25BC1" w:rsidRDefault="00705E1D" w:rsidP="00705E1D">
      <w:pPr>
        <w:pStyle w:val="NO"/>
      </w:pPr>
      <w:r w:rsidRPr="00C25BC1">
        <w:t>NOTE 4:</w:t>
      </w:r>
      <w:r w:rsidRPr="00C25BC1">
        <w:tab/>
        <w:t>For NE-DC: Re-establishment and release. For EN-DC, NGEN-DC and NR-DC: Release.</w:t>
      </w:r>
    </w:p>
    <w:p w14:paraId="3777E8D4" w14:textId="77777777" w:rsidR="00705E1D" w:rsidRPr="00C25BC1" w:rsidRDefault="00705E1D" w:rsidP="00705E1D">
      <w:pPr>
        <w:pStyle w:val="H6"/>
      </w:pPr>
      <w:r w:rsidRPr="00C25BC1">
        <w:t>8.2.2.8.2.3</w:t>
      </w:r>
      <w:r w:rsidRPr="00C25BC1">
        <w:tab/>
        <w:t>Test description</w:t>
      </w:r>
    </w:p>
    <w:p w14:paraId="0E2BE3DC" w14:textId="77777777" w:rsidR="00705E1D" w:rsidRPr="00C25BC1" w:rsidRDefault="00705E1D" w:rsidP="00705E1D">
      <w:pPr>
        <w:pStyle w:val="H6"/>
      </w:pPr>
      <w:r w:rsidRPr="00C25BC1">
        <w:t>8.2.2.8.2.3.1</w:t>
      </w:r>
      <w:r w:rsidRPr="00C25BC1">
        <w:tab/>
        <w:t>Pre-test conditions</w:t>
      </w:r>
    </w:p>
    <w:p w14:paraId="44D13667" w14:textId="77777777" w:rsidR="00705E1D" w:rsidRPr="00C25BC1" w:rsidRDefault="00705E1D" w:rsidP="00705E1D">
      <w:pPr>
        <w:pStyle w:val="H6"/>
      </w:pPr>
      <w:r w:rsidRPr="00C25BC1">
        <w:t>System Simulator:</w:t>
      </w:r>
    </w:p>
    <w:p w14:paraId="2920F233" w14:textId="77777777" w:rsidR="00705E1D" w:rsidRPr="00C25BC1" w:rsidRDefault="00705E1D" w:rsidP="00705E1D">
      <w:pPr>
        <w:pStyle w:val="B1"/>
      </w:pPr>
      <w:r w:rsidRPr="00C25BC1">
        <w:t>-</w:t>
      </w:r>
      <w:r w:rsidRPr="00C25BC1">
        <w:tab/>
        <w:t>NR Cell 1 is the PCell and NR Cell 10 is the PSCell.</w:t>
      </w:r>
    </w:p>
    <w:p w14:paraId="6FF84DC4" w14:textId="77777777" w:rsidR="00705E1D" w:rsidRPr="00C25BC1" w:rsidRDefault="00705E1D" w:rsidP="00705E1D">
      <w:pPr>
        <w:pStyle w:val="B1"/>
      </w:pPr>
      <w:r w:rsidRPr="00C25BC1">
        <w:t>-</w:t>
      </w:r>
      <w:r w:rsidRPr="00C25BC1">
        <w:tab/>
      </w:r>
      <w:r w:rsidRPr="00C25BC1">
        <w:rPr>
          <w:rFonts w:ascii="TimesNewRomanPSMT" w:hAnsi="TimesNewRomanPSMT"/>
        </w:rPr>
        <w:t>System information combination NR-4 as defined in TS 38.508-1 [4] clause 4.4.3.1.3 is used in NR cells.</w:t>
      </w:r>
    </w:p>
    <w:p w14:paraId="23CC3DBC" w14:textId="77777777" w:rsidR="00705E1D" w:rsidRPr="00C25BC1" w:rsidRDefault="00705E1D" w:rsidP="00705E1D">
      <w:pPr>
        <w:pStyle w:val="H6"/>
      </w:pPr>
      <w:r w:rsidRPr="00C25BC1">
        <w:lastRenderedPageBreak/>
        <w:t>UE:</w:t>
      </w:r>
    </w:p>
    <w:p w14:paraId="6D690D91" w14:textId="77777777" w:rsidR="00705E1D" w:rsidRPr="00C25BC1" w:rsidRDefault="00705E1D" w:rsidP="00705E1D">
      <w:pPr>
        <w:pStyle w:val="B1"/>
      </w:pPr>
      <w:r w:rsidRPr="00C25BC1">
        <w:t>-</w:t>
      </w:r>
      <w:r w:rsidRPr="00C25BC1">
        <w:tab/>
        <w:t>None.</w:t>
      </w:r>
    </w:p>
    <w:p w14:paraId="723A5D52" w14:textId="77777777" w:rsidR="00705E1D" w:rsidRPr="00C25BC1" w:rsidRDefault="00705E1D" w:rsidP="00705E1D">
      <w:pPr>
        <w:pStyle w:val="H6"/>
      </w:pPr>
      <w:r w:rsidRPr="00C25BC1">
        <w:t>Preamble:</w:t>
      </w:r>
    </w:p>
    <w:p w14:paraId="441B177D" w14:textId="77777777" w:rsidR="00705E1D" w:rsidRPr="00C25BC1" w:rsidRDefault="00705E1D" w:rsidP="00705E1D">
      <w:pPr>
        <w:pStyle w:val="B1"/>
      </w:pPr>
      <w:r w:rsidRPr="00C25BC1">
        <w:t>-</w:t>
      </w:r>
      <w:r w:rsidRPr="00C25BC1">
        <w:tab/>
        <w:t>If pc_IP_Ping is set to TRUE then, the UE is in state NR RRC_CONNECTED using generic procedure parameter Connectivity (</w:t>
      </w:r>
      <w:r w:rsidRPr="00C25BC1">
        <w:rPr>
          <w:i/>
        </w:rPr>
        <w:t>NR-DC</w:t>
      </w:r>
      <w:r w:rsidRPr="00C25BC1">
        <w:t>), Bearers (</w:t>
      </w:r>
      <w:r w:rsidRPr="00C25BC1">
        <w:rPr>
          <w:i/>
        </w:rPr>
        <w:t>MCG(s) and SCG</w:t>
      </w:r>
      <w:r w:rsidRPr="00C25BC1">
        <w:t>) established according to TS 38.508-1 [4], clause 4.5.4.</w:t>
      </w:r>
    </w:p>
    <w:p w14:paraId="5E60E442" w14:textId="77777777" w:rsidR="00705E1D" w:rsidRPr="00C25BC1" w:rsidRDefault="00705E1D" w:rsidP="00705E1D">
      <w:pPr>
        <w:pStyle w:val="B1"/>
      </w:pPr>
      <w:r w:rsidRPr="00C25BC1">
        <w:t>-</w:t>
      </w:r>
      <w:r w:rsidRPr="00C25BC1">
        <w:tab/>
        <w:t>Else, the UE is in state NR RRC_CONNECTED using generic procedure parameter Connectivity (</w:t>
      </w:r>
      <w:r w:rsidRPr="00C25BC1">
        <w:rPr>
          <w:i/>
        </w:rPr>
        <w:t>NR-DC</w:t>
      </w:r>
      <w:r w:rsidRPr="00C25BC1">
        <w:t>), Bearers (</w:t>
      </w:r>
      <w:r w:rsidRPr="00C25BC1">
        <w:rPr>
          <w:i/>
        </w:rPr>
        <w:t>MCG(s) and SCG</w:t>
      </w:r>
      <w:r w:rsidRPr="00C25BC1">
        <w:t>) established and Test Loop Function (On) with UE test loop mode B according to TS 38.508-1 [4], clause 4.5.4.</w:t>
      </w:r>
    </w:p>
    <w:p w14:paraId="4621AD9D" w14:textId="77777777" w:rsidR="00705E1D" w:rsidRPr="00C25BC1" w:rsidRDefault="00705E1D" w:rsidP="00705E1D">
      <w:pPr>
        <w:pStyle w:val="H6"/>
      </w:pPr>
      <w:r w:rsidRPr="00C25BC1">
        <w:lastRenderedPageBreak/>
        <w:t>8.2.2.8.2.3.2</w:t>
      </w:r>
      <w:r w:rsidRPr="00C25BC1">
        <w:tab/>
        <w:t>Test procedure sequence</w:t>
      </w:r>
    </w:p>
    <w:p w14:paraId="150E409F" w14:textId="77777777" w:rsidR="00705E1D" w:rsidRPr="00C25BC1" w:rsidRDefault="00705E1D" w:rsidP="00705E1D">
      <w:pPr>
        <w:pStyle w:val="TH"/>
      </w:pPr>
      <w:r w:rsidRPr="00C25BC1">
        <w:t>Table 8.2.2.8.2.3.2-1: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705E1D" w:rsidRPr="00C25BC1" w14:paraId="1FE83D06" w14:textId="77777777" w:rsidTr="00C47FAB">
        <w:trPr>
          <w:cantSplit/>
        </w:trPr>
        <w:tc>
          <w:tcPr>
            <w:tcW w:w="648" w:type="dxa"/>
            <w:tcBorders>
              <w:top w:val="single" w:sz="4" w:space="0" w:color="auto"/>
              <w:left w:val="single" w:sz="4" w:space="0" w:color="auto"/>
              <w:bottom w:val="nil"/>
              <w:right w:val="single" w:sz="4" w:space="0" w:color="auto"/>
            </w:tcBorders>
            <w:hideMark/>
          </w:tcPr>
          <w:p w14:paraId="5ED1CC68" w14:textId="77777777" w:rsidR="00705E1D" w:rsidRPr="00C25BC1" w:rsidRDefault="00705E1D" w:rsidP="00C47FAB">
            <w:pPr>
              <w:pStyle w:val="TAH"/>
            </w:pPr>
            <w:r w:rsidRPr="00C25BC1">
              <w:lastRenderedPageBreak/>
              <w:t>St</w:t>
            </w:r>
          </w:p>
        </w:tc>
        <w:tc>
          <w:tcPr>
            <w:tcW w:w="3969" w:type="dxa"/>
            <w:tcBorders>
              <w:top w:val="single" w:sz="4" w:space="0" w:color="auto"/>
              <w:left w:val="single" w:sz="4" w:space="0" w:color="auto"/>
              <w:bottom w:val="nil"/>
              <w:right w:val="single" w:sz="4" w:space="0" w:color="auto"/>
            </w:tcBorders>
            <w:hideMark/>
          </w:tcPr>
          <w:p w14:paraId="319B97E9" w14:textId="77777777" w:rsidR="00705E1D" w:rsidRPr="00C25BC1" w:rsidRDefault="00705E1D" w:rsidP="00C47FAB">
            <w:pPr>
              <w:pStyle w:val="TAH"/>
            </w:pPr>
            <w:r w:rsidRPr="00C25BC1">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91F8F3A" w14:textId="77777777" w:rsidR="00705E1D" w:rsidRPr="00C25BC1" w:rsidRDefault="00705E1D" w:rsidP="00C47FAB">
            <w:pPr>
              <w:pStyle w:val="TAH"/>
            </w:pPr>
            <w:r w:rsidRPr="00C25BC1">
              <w:t>Message Sequence</w:t>
            </w:r>
          </w:p>
        </w:tc>
        <w:tc>
          <w:tcPr>
            <w:tcW w:w="567" w:type="dxa"/>
            <w:tcBorders>
              <w:top w:val="single" w:sz="4" w:space="0" w:color="auto"/>
              <w:left w:val="single" w:sz="4" w:space="0" w:color="auto"/>
              <w:bottom w:val="nil"/>
              <w:right w:val="single" w:sz="4" w:space="0" w:color="auto"/>
            </w:tcBorders>
            <w:hideMark/>
          </w:tcPr>
          <w:p w14:paraId="0AC665C9" w14:textId="77777777" w:rsidR="00705E1D" w:rsidRPr="00C25BC1" w:rsidRDefault="00705E1D" w:rsidP="00C47FAB">
            <w:pPr>
              <w:pStyle w:val="TAH"/>
            </w:pPr>
            <w:r w:rsidRPr="00C25BC1">
              <w:t>TP</w:t>
            </w:r>
          </w:p>
        </w:tc>
        <w:tc>
          <w:tcPr>
            <w:tcW w:w="892" w:type="dxa"/>
            <w:tcBorders>
              <w:top w:val="single" w:sz="4" w:space="0" w:color="auto"/>
              <w:left w:val="single" w:sz="4" w:space="0" w:color="auto"/>
              <w:bottom w:val="nil"/>
              <w:right w:val="single" w:sz="4" w:space="0" w:color="auto"/>
            </w:tcBorders>
            <w:hideMark/>
          </w:tcPr>
          <w:p w14:paraId="783B8EF5" w14:textId="77777777" w:rsidR="00705E1D" w:rsidRPr="00C25BC1" w:rsidRDefault="00705E1D" w:rsidP="00C47FAB">
            <w:pPr>
              <w:pStyle w:val="TAH"/>
            </w:pPr>
            <w:r w:rsidRPr="00C25BC1">
              <w:t>Verdict</w:t>
            </w:r>
          </w:p>
        </w:tc>
      </w:tr>
      <w:tr w:rsidR="00705E1D" w:rsidRPr="00C25BC1" w14:paraId="687906B8" w14:textId="77777777" w:rsidTr="00C47FAB">
        <w:trPr>
          <w:cantSplit/>
        </w:trPr>
        <w:tc>
          <w:tcPr>
            <w:tcW w:w="648" w:type="dxa"/>
            <w:tcBorders>
              <w:top w:val="nil"/>
              <w:left w:val="single" w:sz="4" w:space="0" w:color="auto"/>
              <w:bottom w:val="single" w:sz="4" w:space="0" w:color="auto"/>
              <w:right w:val="single" w:sz="4" w:space="0" w:color="auto"/>
            </w:tcBorders>
          </w:tcPr>
          <w:p w14:paraId="2B79D7F0" w14:textId="77777777" w:rsidR="00705E1D" w:rsidRPr="00C25BC1" w:rsidRDefault="00705E1D" w:rsidP="00C47FAB">
            <w:pPr>
              <w:pStyle w:val="TAH"/>
            </w:pPr>
          </w:p>
        </w:tc>
        <w:tc>
          <w:tcPr>
            <w:tcW w:w="3969" w:type="dxa"/>
            <w:tcBorders>
              <w:top w:val="nil"/>
              <w:left w:val="single" w:sz="4" w:space="0" w:color="auto"/>
              <w:bottom w:val="single" w:sz="4" w:space="0" w:color="auto"/>
              <w:right w:val="single" w:sz="4" w:space="0" w:color="auto"/>
            </w:tcBorders>
          </w:tcPr>
          <w:p w14:paraId="7C5DD3F9" w14:textId="77777777" w:rsidR="00705E1D" w:rsidRPr="00C25BC1" w:rsidRDefault="00705E1D" w:rsidP="00C47FAB">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699E3BB" w14:textId="77777777" w:rsidR="00705E1D" w:rsidRPr="00C25BC1" w:rsidRDefault="00705E1D" w:rsidP="00C47FAB">
            <w:pPr>
              <w:pStyle w:val="TAH"/>
            </w:pPr>
            <w:r w:rsidRPr="00C25BC1">
              <w:t>U - S</w:t>
            </w:r>
          </w:p>
        </w:tc>
        <w:tc>
          <w:tcPr>
            <w:tcW w:w="2977" w:type="dxa"/>
            <w:tcBorders>
              <w:top w:val="single" w:sz="4" w:space="0" w:color="auto"/>
              <w:left w:val="single" w:sz="4" w:space="0" w:color="auto"/>
              <w:bottom w:val="single" w:sz="4" w:space="0" w:color="auto"/>
              <w:right w:val="single" w:sz="4" w:space="0" w:color="auto"/>
            </w:tcBorders>
            <w:hideMark/>
          </w:tcPr>
          <w:p w14:paraId="48C2428B" w14:textId="77777777" w:rsidR="00705E1D" w:rsidRPr="00C25BC1" w:rsidRDefault="00705E1D" w:rsidP="00C47FAB">
            <w:pPr>
              <w:pStyle w:val="TAH"/>
            </w:pPr>
            <w:r w:rsidRPr="00C25BC1">
              <w:t>Message</w:t>
            </w:r>
          </w:p>
        </w:tc>
        <w:tc>
          <w:tcPr>
            <w:tcW w:w="567" w:type="dxa"/>
            <w:tcBorders>
              <w:top w:val="nil"/>
              <w:left w:val="single" w:sz="4" w:space="0" w:color="auto"/>
              <w:bottom w:val="single" w:sz="4" w:space="0" w:color="auto"/>
              <w:right w:val="single" w:sz="4" w:space="0" w:color="auto"/>
            </w:tcBorders>
          </w:tcPr>
          <w:p w14:paraId="5F7F9E85" w14:textId="77777777" w:rsidR="00705E1D" w:rsidRPr="00C25BC1" w:rsidRDefault="00705E1D" w:rsidP="00C47FAB">
            <w:pPr>
              <w:pStyle w:val="TAH"/>
            </w:pPr>
          </w:p>
        </w:tc>
        <w:tc>
          <w:tcPr>
            <w:tcW w:w="892" w:type="dxa"/>
            <w:tcBorders>
              <w:top w:val="nil"/>
              <w:left w:val="single" w:sz="4" w:space="0" w:color="auto"/>
              <w:bottom w:val="single" w:sz="4" w:space="0" w:color="auto"/>
              <w:right w:val="single" w:sz="4" w:space="0" w:color="auto"/>
            </w:tcBorders>
          </w:tcPr>
          <w:p w14:paraId="3DF12DDB" w14:textId="77777777" w:rsidR="00705E1D" w:rsidRPr="00C25BC1" w:rsidRDefault="00705E1D" w:rsidP="00C47FAB">
            <w:pPr>
              <w:pStyle w:val="TAH"/>
            </w:pPr>
          </w:p>
        </w:tc>
      </w:tr>
      <w:tr w:rsidR="00705E1D" w:rsidRPr="00C25BC1" w14:paraId="641EF463" w14:textId="77777777" w:rsidTr="00C47FAB">
        <w:trPr>
          <w:cantSplit/>
        </w:trPr>
        <w:tc>
          <w:tcPr>
            <w:tcW w:w="648" w:type="dxa"/>
            <w:tcBorders>
              <w:top w:val="single" w:sz="4" w:space="0" w:color="auto"/>
              <w:left w:val="single" w:sz="4" w:space="0" w:color="auto"/>
              <w:bottom w:val="single" w:sz="4" w:space="0" w:color="auto"/>
              <w:right w:val="single" w:sz="4" w:space="0" w:color="auto"/>
            </w:tcBorders>
            <w:hideMark/>
          </w:tcPr>
          <w:p w14:paraId="0603AAB9" w14:textId="77777777" w:rsidR="00705E1D" w:rsidRPr="00C25BC1" w:rsidRDefault="00705E1D" w:rsidP="00C47FAB">
            <w:pPr>
              <w:pStyle w:val="TAC"/>
            </w:pPr>
            <w:r w:rsidRPr="00C25BC1">
              <w:t>1</w:t>
            </w:r>
          </w:p>
        </w:tc>
        <w:tc>
          <w:tcPr>
            <w:tcW w:w="3969" w:type="dxa"/>
            <w:tcBorders>
              <w:top w:val="single" w:sz="4" w:space="0" w:color="auto"/>
              <w:left w:val="single" w:sz="4" w:space="0" w:color="auto"/>
              <w:bottom w:val="single" w:sz="4" w:space="0" w:color="auto"/>
              <w:right w:val="single" w:sz="4" w:space="0" w:color="auto"/>
            </w:tcBorders>
            <w:hideMark/>
          </w:tcPr>
          <w:p w14:paraId="55B92192" w14:textId="77777777" w:rsidR="00705E1D" w:rsidRPr="00C25BC1" w:rsidRDefault="00705E1D" w:rsidP="00C47FAB">
            <w:pPr>
              <w:pStyle w:val="TAL"/>
            </w:pPr>
            <w:r w:rsidRPr="00C25BC1">
              <w:t xml:space="preserve">The SS transmits an </w:t>
            </w:r>
            <w:r w:rsidRPr="00C25BC1">
              <w:rPr>
                <w:i/>
              </w:rPr>
              <w:t>RRCReconfiguration</w:t>
            </w:r>
            <w:r w:rsidRPr="00C25BC1">
              <w:t xml:space="preserve"> message containing NR RadioBearerConfig message to modify SN terminated SCG DRB with security key s-KgNB to MN terminated SCG DRB with security key change to KgNB.</w:t>
            </w:r>
          </w:p>
        </w:tc>
        <w:tc>
          <w:tcPr>
            <w:tcW w:w="709" w:type="dxa"/>
            <w:tcBorders>
              <w:top w:val="single" w:sz="4" w:space="0" w:color="auto"/>
              <w:left w:val="single" w:sz="4" w:space="0" w:color="auto"/>
              <w:bottom w:val="single" w:sz="4" w:space="0" w:color="auto"/>
              <w:right w:val="single" w:sz="4" w:space="0" w:color="auto"/>
            </w:tcBorders>
            <w:hideMark/>
          </w:tcPr>
          <w:p w14:paraId="3A49B7E1" w14:textId="77777777" w:rsidR="00705E1D" w:rsidRPr="00C25BC1" w:rsidRDefault="00705E1D" w:rsidP="00C47FAB">
            <w:pPr>
              <w:pStyle w:val="TAC"/>
            </w:pPr>
            <w:r w:rsidRPr="00C25BC1">
              <w:t>&lt;--</w:t>
            </w:r>
          </w:p>
        </w:tc>
        <w:tc>
          <w:tcPr>
            <w:tcW w:w="2977" w:type="dxa"/>
            <w:tcBorders>
              <w:top w:val="single" w:sz="4" w:space="0" w:color="auto"/>
              <w:left w:val="single" w:sz="4" w:space="0" w:color="auto"/>
              <w:bottom w:val="single" w:sz="4" w:space="0" w:color="auto"/>
              <w:right w:val="single" w:sz="4" w:space="0" w:color="auto"/>
            </w:tcBorders>
            <w:hideMark/>
          </w:tcPr>
          <w:p w14:paraId="39200469" w14:textId="77777777" w:rsidR="00705E1D" w:rsidRPr="00C25BC1" w:rsidRDefault="00705E1D" w:rsidP="00C47FAB">
            <w:pPr>
              <w:pStyle w:val="TAL"/>
              <w:rPr>
                <w:i/>
              </w:rPr>
            </w:pPr>
            <w:r w:rsidRPr="00C25BC1">
              <w:rPr>
                <w:i/>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1C560989" w14:textId="77777777" w:rsidR="00705E1D" w:rsidRPr="00C25BC1" w:rsidRDefault="00705E1D" w:rsidP="00C47FAB">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2BB89AFF" w14:textId="77777777" w:rsidR="00705E1D" w:rsidRPr="00C25BC1" w:rsidRDefault="00705E1D" w:rsidP="00C47FAB">
            <w:pPr>
              <w:pStyle w:val="TAC"/>
            </w:pPr>
            <w:r w:rsidRPr="00C25BC1">
              <w:t>-</w:t>
            </w:r>
          </w:p>
        </w:tc>
      </w:tr>
      <w:tr w:rsidR="00705E1D" w:rsidRPr="00C25BC1" w14:paraId="49C1C99C" w14:textId="77777777" w:rsidTr="00C47FAB">
        <w:trPr>
          <w:cantSplit/>
        </w:trPr>
        <w:tc>
          <w:tcPr>
            <w:tcW w:w="648" w:type="dxa"/>
            <w:tcBorders>
              <w:top w:val="single" w:sz="4" w:space="0" w:color="auto"/>
              <w:left w:val="single" w:sz="4" w:space="0" w:color="auto"/>
              <w:bottom w:val="single" w:sz="4" w:space="0" w:color="auto"/>
              <w:right w:val="single" w:sz="4" w:space="0" w:color="auto"/>
            </w:tcBorders>
            <w:hideMark/>
          </w:tcPr>
          <w:p w14:paraId="12926C4F" w14:textId="77777777" w:rsidR="00705E1D" w:rsidRPr="00C25BC1" w:rsidRDefault="00705E1D" w:rsidP="00C47FAB">
            <w:pPr>
              <w:pStyle w:val="TAC"/>
            </w:pPr>
            <w:r w:rsidRPr="00C25BC1">
              <w:t>2</w:t>
            </w:r>
          </w:p>
        </w:tc>
        <w:tc>
          <w:tcPr>
            <w:tcW w:w="3969" w:type="dxa"/>
            <w:tcBorders>
              <w:top w:val="single" w:sz="4" w:space="0" w:color="auto"/>
              <w:left w:val="single" w:sz="4" w:space="0" w:color="auto"/>
              <w:bottom w:val="single" w:sz="4" w:space="0" w:color="auto"/>
              <w:right w:val="single" w:sz="4" w:space="0" w:color="auto"/>
            </w:tcBorders>
            <w:hideMark/>
          </w:tcPr>
          <w:p w14:paraId="1651CD39" w14:textId="77777777" w:rsidR="00705E1D" w:rsidRPr="00C25BC1" w:rsidRDefault="00705E1D" w:rsidP="00C47FAB">
            <w:pPr>
              <w:pStyle w:val="TAL"/>
            </w:pPr>
            <w:r w:rsidRPr="00C25BC1">
              <w:t xml:space="preserve">Check: Does the UE transmit an </w:t>
            </w:r>
            <w:r w:rsidRPr="00C25BC1">
              <w:rPr>
                <w:i/>
              </w:rPr>
              <w:t xml:space="preserve">RRCReconfigurationComplete </w:t>
            </w:r>
            <w:r w:rsidRPr="00C25BC1">
              <w:t>message including nr-SCG-Response?</w:t>
            </w:r>
          </w:p>
        </w:tc>
        <w:tc>
          <w:tcPr>
            <w:tcW w:w="709" w:type="dxa"/>
            <w:tcBorders>
              <w:top w:val="single" w:sz="4" w:space="0" w:color="auto"/>
              <w:left w:val="single" w:sz="4" w:space="0" w:color="auto"/>
              <w:bottom w:val="single" w:sz="4" w:space="0" w:color="auto"/>
              <w:right w:val="single" w:sz="4" w:space="0" w:color="auto"/>
            </w:tcBorders>
            <w:hideMark/>
          </w:tcPr>
          <w:p w14:paraId="5B3AB1DD" w14:textId="77777777" w:rsidR="00705E1D" w:rsidRPr="00C25BC1" w:rsidRDefault="00705E1D" w:rsidP="00C47FAB">
            <w:pPr>
              <w:pStyle w:val="TAC"/>
            </w:pPr>
            <w:r w:rsidRPr="00C25BC1">
              <w:t>--&gt;</w:t>
            </w:r>
          </w:p>
        </w:tc>
        <w:tc>
          <w:tcPr>
            <w:tcW w:w="2977" w:type="dxa"/>
            <w:tcBorders>
              <w:top w:val="single" w:sz="4" w:space="0" w:color="auto"/>
              <w:left w:val="single" w:sz="4" w:space="0" w:color="auto"/>
              <w:bottom w:val="single" w:sz="4" w:space="0" w:color="auto"/>
              <w:right w:val="single" w:sz="4" w:space="0" w:color="auto"/>
            </w:tcBorders>
            <w:hideMark/>
          </w:tcPr>
          <w:p w14:paraId="75C640ED" w14:textId="77777777" w:rsidR="00705E1D" w:rsidRPr="00C25BC1" w:rsidRDefault="00705E1D" w:rsidP="00C47FAB">
            <w:pPr>
              <w:pStyle w:val="TAL"/>
              <w:rPr>
                <w:i/>
              </w:rPr>
            </w:pPr>
            <w:r w:rsidRPr="00C25BC1">
              <w:rPr>
                <w:i/>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51B5B58A" w14:textId="77777777" w:rsidR="00705E1D" w:rsidRPr="00C25BC1" w:rsidRDefault="00705E1D" w:rsidP="00C47FAB">
            <w:pPr>
              <w:pStyle w:val="TAC"/>
            </w:pPr>
            <w:r w:rsidRPr="00C25BC1">
              <w:t>1</w:t>
            </w:r>
          </w:p>
        </w:tc>
        <w:tc>
          <w:tcPr>
            <w:tcW w:w="892" w:type="dxa"/>
            <w:tcBorders>
              <w:top w:val="single" w:sz="4" w:space="0" w:color="auto"/>
              <w:left w:val="single" w:sz="4" w:space="0" w:color="auto"/>
              <w:bottom w:val="single" w:sz="4" w:space="0" w:color="auto"/>
              <w:right w:val="single" w:sz="4" w:space="0" w:color="auto"/>
            </w:tcBorders>
            <w:hideMark/>
          </w:tcPr>
          <w:p w14:paraId="43024946" w14:textId="77777777" w:rsidR="00705E1D" w:rsidRPr="00C25BC1" w:rsidRDefault="00705E1D" w:rsidP="00C47FAB">
            <w:pPr>
              <w:pStyle w:val="TAC"/>
            </w:pPr>
            <w:r w:rsidRPr="00C25BC1">
              <w:t>P</w:t>
            </w:r>
          </w:p>
        </w:tc>
      </w:tr>
      <w:tr w:rsidR="00705E1D" w:rsidRPr="00C25BC1" w14:paraId="67115836" w14:textId="77777777" w:rsidTr="00C47FAB">
        <w:trPr>
          <w:cantSplit/>
        </w:trPr>
        <w:tc>
          <w:tcPr>
            <w:tcW w:w="648" w:type="dxa"/>
            <w:tcBorders>
              <w:top w:val="single" w:sz="4" w:space="0" w:color="auto"/>
              <w:left w:val="single" w:sz="4" w:space="0" w:color="auto"/>
              <w:bottom w:val="single" w:sz="4" w:space="0" w:color="auto"/>
              <w:right w:val="single" w:sz="4" w:space="0" w:color="auto"/>
            </w:tcBorders>
            <w:hideMark/>
          </w:tcPr>
          <w:p w14:paraId="2A6054F1" w14:textId="77777777" w:rsidR="00705E1D" w:rsidRPr="00C25BC1" w:rsidRDefault="00705E1D" w:rsidP="00C47FAB">
            <w:pPr>
              <w:pStyle w:val="TAC"/>
            </w:pPr>
            <w:r w:rsidRPr="00C25BC1">
              <w:t>3</w:t>
            </w:r>
          </w:p>
        </w:tc>
        <w:tc>
          <w:tcPr>
            <w:tcW w:w="3969" w:type="dxa"/>
            <w:tcBorders>
              <w:top w:val="single" w:sz="4" w:space="0" w:color="auto"/>
              <w:left w:val="single" w:sz="4" w:space="0" w:color="auto"/>
              <w:bottom w:val="single" w:sz="4" w:space="0" w:color="auto"/>
              <w:right w:val="single" w:sz="4" w:space="0" w:color="auto"/>
            </w:tcBorders>
            <w:hideMark/>
          </w:tcPr>
          <w:p w14:paraId="4CA77146" w14:textId="77777777" w:rsidR="00705E1D" w:rsidRPr="00C25BC1" w:rsidRDefault="00705E1D" w:rsidP="00C47FAB">
            <w:pPr>
              <w:pStyle w:val="TAL"/>
            </w:pPr>
            <w:r w:rsidRPr="00C25BC1">
              <w:t>Check: Does the test result of generic test procedure in TS 38.508-1 subclause 4.9.1 indicate that the UE is capable of exchanging IP data on SCG DRBn?</w:t>
            </w:r>
          </w:p>
        </w:tc>
        <w:tc>
          <w:tcPr>
            <w:tcW w:w="709" w:type="dxa"/>
            <w:tcBorders>
              <w:top w:val="single" w:sz="4" w:space="0" w:color="auto"/>
              <w:left w:val="single" w:sz="4" w:space="0" w:color="auto"/>
              <w:bottom w:val="single" w:sz="4" w:space="0" w:color="auto"/>
              <w:right w:val="single" w:sz="4" w:space="0" w:color="auto"/>
            </w:tcBorders>
            <w:hideMark/>
          </w:tcPr>
          <w:p w14:paraId="4EB16E75" w14:textId="77777777" w:rsidR="00705E1D" w:rsidRPr="00C25BC1" w:rsidRDefault="00705E1D" w:rsidP="00C47FAB">
            <w:pPr>
              <w:pStyle w:val="TAC"/>
            </w:pPr>
            <w:r w:rsidRPr="00C25BC1">
              <w:t>-</w:t>
            </w:r>
          </w:p>
        </w:tc>
        <w:tc>
          <w:tcPr>
            <w:tcW w:w="2977" w:type="dxa"/>
            <w:tcBorders>
              <w:top w:val="single" w:sz="4" w:space="0" w:color="auto"/>
              <w:left w:val="single" w:sz="4" w:space="0" w:color="auto"/>
              <w:bottom w:val="single" w:sz="4" w:space="0" w:color="auto"/>
              <w:right w:val="single" w:sz="4" w:space="0" w:color="auto"/>
            </w:tcBorders>
            <w:hideMark/>
          </w:tcPr>
          <w:p w14:paraId="07E76B27" w14:textId="77777777" w:rsidR="00705E1D" w:rsidRPr="00C25BC1" w:rsidRDefault="00705E1D" w:rsidP="00C47FAB">
            <w:pPr>
              <w:pStyle w:val="TAL"/>
              <w:rPr>
                <w:i/>
              </w:rPr>
            </w:pPr>
            <w:r w:rsidRPr="00C25BC1">
              <w:rPr>
                <w:i/>
              </w:rPr>
              <w:t>-</w:t>
            </w:r>
          </w:p>
        </w:tc>
        <w:tc>
          <w:tcPr>
            <w:tcW w:w="567" w:type="dxa"/>
            <w:tcBorders>
              <w:top w:val="single" w:sz="4" w:space="0" w:color="auto"/>
              <w:left w:val="single" w:sz="4" w:space="0" w:color="auto"/>
              <w:bottom w:val="single" w:sz="4" w:space="0" w:color="auto"/>
              <w:right w:val="single" w:sz="4" w:space="0" w:color="auto"/>
            </w:tcBorders>
            <w:hideMark/>
          </w:tcPr>
          <w:p w14:paraId="5406792E" w14:textId="77777777" w:rsidR="00705E1D" w:rsidRPr="00C25BC1" w:rsidRDefault="00705E1D" w:rsidP="00C47FAB">
            <w:pPr>
              <w:pStyle w:val="TAC"/>
            </w:pPr>
            <w:r w:rsidRPr="00C25BC1">
              <w:t>1</w:t>
            </w:r>
          </w:p>
        </w:tc>
        <w:tc>
          <w:tcPr>
            <w:tcW w:w="892" w:type="dxa"/>
            <w:tcBorders>
              <w:top w:val="single" w:sz="4" w:space="0" w:color="auto"/>
              <w:left w:val="single" w:sz="4" w:space="0" w:color="auto"/>
              <w:bottom w:val="single" w:sz="4" w:space="0" w:color="auto"/>
              <w:right w:val="single" w:sz="4" w:space="0" w:color="auto"/>
            </w:tcBorders>
            <w:hideMark/>
          </w:tcPr>
          <w:p w14:paraId="1763B487" w14:textId="5C457C8A" w:rsidR="00705E1D" w:rsidRPr="00C25BC1" w:rsidRDefault="00705E1D" w:rsidP="00C47FAB">
            <w:pPr>
              <w:pStyle w:val="TAC"/>
            </w:pPr>
            <w:del w:id="1" w:author="Ericsson User" w:date="2023-05-12T11:38:00Z">
              <w:r w:rsidRPr="00C25BC1" w:rsidDel="00705E1D">
                <w:delText>P</w:delText>
              </w:r>
            </w:del>
            <w:ins w:id="2" w:author="Ericsson User" w:date="2023-05-12T11:38:00Z">
              <w:r>
                <w:t>-</w:t>
              </w:r>
            </w:ins>
          </w:p>
        </w:tc>
      </w:tr>
      <w:tr w:rsidR="00705E1D" w:rsidRPr="00C25BC1" w14:paraId="7EFA5378" w14:textId="77777777" w:rsidTr="00C47FAB">
        <w:trPr>
          <w:cantSplit/>
        </w:trPr>
        <w:tc>
          <w:tcPr>
            <w:tcW w:w="648" w:type="dxa"/>
            <w:tcBorders>
              <w:top w:val="single" w:sz="4" w:space="0" w:color="auto"/>
              <w:left w:val="single" w:sz="4" w:space="0" w:color="auto"/>
              <w:bottom w:val="single" w:sz="4" w:space="0" w:color="auto"/>
              <w:right w:val="single" w:sz="4" w:space="0" w:color="auto"/>
            </w:tcBorders>
            <w:hideMark/>
          </w:tcPr>
          <w:p w14:paraId="1F720029" w14:textId="77777777" w:rsidR="00705E1D" w:rsidRPr="00C25BC1" w:rsidRDefault="00705E1D" w:rsidP="00C47FAB">
            <w:pPr>
              <w:pStyle w:val="TAC"/>
            </w:pPr>
            <w:r w:rsidRPr="00C25BC1">
              <w:t>4</w:t>
            </w:r>
          </w:p>
        </w:tc>
        <w:tc>
          <w:tcPr>
            <w:tcW w:w="3969" w:type="dxa"/>
            <w:tcBorders>
              <w:top w:val="single" w:sz="4" w:space="0" w:color="auto"/>
              <w:left w:val="single" w:sz="4" w:space="0" w:color="auto"/>
              <w:bottom w:val="single" w:sz="4" w:space="0" w:color="auto"/>
              <w:right w:val="single" w:sz="4" w:space="0" w:color="auto"/>
            </w:tcBorders>
            <w:hideMark/>
          </w:tcPr>
          <w:p w14:paraId="737CF7FD" w14:textId="77777777" w:rsidR="00705E1D" w:rsidRPr="00C25BC1" w:rsidRDefault="00705E1D" w:rsidP="00C47FAB">
            <w:pPr>
              <w:pStyle w:val="TAL"/>
            </w:pPr>
            <w:r w:rsidRPr="00C25BC1">
              <w:t xml:space="preserve">The SS transmits an </w:t>
            </w:r>
            <w:r w:rsidRPr="00C25BC1">
              <w:rPr>
                <w:i/>
              </w:rPr>
              <w:t>RRCReconfiguration</w:t>
            </w:r>
            <w:r w:rsidRPr="00C25BC1">
              <w:t xml:space="preserve"> message containing NR RadioBearerConfig message to modify MN terminated SCG DRB with security key KgNB to SN terminated Split DRB with security key change to s-KgNB.</w:t>
            </w:r>
          </w:p>
        </w:tc>
        <w:tc>
          <w:tcPr>
            <w:tcW w:w="709" w:type="dxa"/>
            <w:tcBorders>
              <w:top w:val="single" w:sz="4" w:space="0" w:color="auto"/>
              <w:left w:val="single" w:sz="4" w:space="0" w:color="auto"/>
              <w:bottom w:val="single" w:sz="4" w:space="0" w:color="auto"/>
              <w:right w:val="single" w:sz="4" w:space="0" w:color="auto"/>
            </w:tcBorders>
            <w:hideMark/>
          </w:tcPr>
          <w:p w14:paraId="1C428F9C" w14:textId="77777777" w:rsidR="00705E1D" w:rsidRPr="00C25BC1" w:rsidRDefault="00705E1D" w:rsidP="00C47FAB">
            <w:pPr>
              <w:pStyle w:val="TAC"/>
            </w:pPr>
            <w:r w:rsidRPr="00C25BC1">
              <w:t>&lt;--</w:t>
            </w:r>
          </w:p>
        </w:tc>
        <w:tc>
          <w:tcPr>
            <w:tcW w:w="2977" w:type="dxa"/>
            <w:tcBorders>
              <w:top w:val="single" w:sz="4" w:space="0" w:color="auto"/>
              <w:left w:val="single" w:sz="4" w:space="0" w:color="auto"/>
              <w:bottom w:val="single" w:sz="4" w:space="0" w:color="auto"/>
              <w:right w:val="single" w:sz="4" w:space="0" w:color="auto"/>
            </w:tcBorders>
            <w:hideMark/>
          </w:tcPr>
          <w:p w14:paraId="408C2053" w14:textId="77777777" w:rsidR="00705E1D" w:rsidRPr="00C25BC1" w:rsidRDefault="00705E1D" w:rsidP="00C47FAB">
            <w:pPr>
              <w:pStyle w:val="TAL"/>
              <w:rPr>
                <w:i/>
              </w:rPr>
            </w:pPr>
            <w:r w:rsidRPr="00C25BC1">
              <w:rPr>
                <w:i/>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5AC0E306" w14:textId="77777777" w:rsidR="00705E1D" w:rsidRPr="00C25BC1" w:rsidRDefault="00705E1D" w:rsidP="00C47FAB">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34D232F9" w14:textId="77777777" w:rsidR="00705E1D" w:rsidRPr="00C25BC1" w:rsidRDefault="00705E1D" w:rsidP="00C47FAB">
            <w:pPr>
              <w:pStyle w:val="TAC"/>
            </w:pPr>
            <w:r w:rsidRPr="00C25BC1">
              <w:t>-</w:t>
            </w:r>
          </w:p>
        </w:tc>
      </w:tr>
      <w:tr w:rsidR="00705E1D" w:rsidRPr="00C25BC1" w14:paraId="6BD4C089" w14:textId="77777777" w:rsidTr="00C47FAB">
        <w:trPr>
          <w:cantSplit/>
        </w:trPr>
        <w:tc>
          <w:tcPr>
            <w:tcW w:w="648" w:type="dxa"/>
            <w:tcBorders>
              <w:top w:val="single" w:sz="4" w:space="0" w:color="auto"/>
              <w:left w:val="single" w:sz="4" w:space="0" w:color="auto"/>
              <w:bottom w:val="single" w:sz="4" w:space="0" w:color="auto"/>
              <w:right w:val="single" w:sz="4" w:space="0" w:color="auto"/>
            </w:tcBorders>
            <w:hideMark/>
          </w:tcPr>
          <w:p w14:paraId="64611AB4" w14:textId="77777777" w:rsidR="00705E1D" w:rsidRPr="00C25BC1" w:rsidRDefault="00705E1D" w:rsidP="00C47FAB">
            <w:pPr>
              <w:pStyle w:val="TAC"/>
            </w:pPr>
            <w:r w:rsidRPr="00C25BC1">
              <w:t>5</w:t>
            </w:r>
          </w:p>
        </w:tc>
        <w:tc>
          <w:tcPr>
            <w:tcW w:w="3969" w:type="dxa"/>
            <w:tcBorders>
              <w:top w:val="single" w:sz="4" w:space="0" w:color="auto"/>
              <w:left w:val="single" w:sz="4" w:space="0" w:color="auto"/>
              <w:bottom w:val="single" w:sz="4" w:space="0" w:color="auto"/>
              <w:right w:val="single" w:sz="4" w:space="0" w:color="auto"/>
            </w:tcBorders>
            <w:hideMark/>
          </w:tcPr>
          <w:p w14:paraId="7C4A4BD2" w14:textId="77777777" w:rsidR="00705E1D" w:rsidRPr="00C25BC1" w:rsidRDefault="00705E1D" w:rsidP="00C47FAB">
            <w:pPr>
              <w:pStyle w:val="TAL"/>
            </w:pPr>
            <w:r w:rsidRPr="00C25BC1">
              <w:t xml:space="preserve">Check: Does the UE transmit an </w:t>
            </w:r>
            <w:r w:rsidRPr="00C25BC1">
              <w:rPr>
                <w:i/>
              </w:rPr>
              <w:t xml:space="preserve">RRCReconfigurationComplete </w:t>
            </w:r>
            <w:r w:rsidRPr="00C25BC1">
              <w:t>message including nr-SCG-Response?</w:t>
            </w:r>
          </w:p>
        </w:tc>
        <w:tc>
          <w:tcPr>
            <w:tcW w:w="709" w:type="dxa"/>
            <w:tcBorders>
              <w:top w:val="single" w:sz="4" w:space="0" w:color="auto"/>
              <w:left w:val="single" w:sz="4" w:space="0" w:color="auto"/>
              <w:bottom w:val="single" w:sz="4" w:space="0" w:color="auto"/>
              <w:right w:val="single" w:sz="4" w:space="0" w:color="auto"/>
            </w:tcBorders>
            <w:hideMark/>
          </w:tcPr>
          <w:p w14:paraId="494BAEB9" w14:textId="77777777" w:rsidR="00705E1D" w:rsidRPr="00C25BC1" w:rsidRDefault="00705E1D" w:rsidP="00C47FAB">
            <w:pPr>
              <w:pStyle w:val="TAC"/>
            </w:pPr>
            <w:r w:rsidRPr="00C25BC1">
              <w:t>--&gt;</w:t>
            </w:r>
          </w:p>
        </w:tc>
        <w:tc>
          <w:tcPr>
            <w:tcW w:w="2977" w:type="dxa"/>
            <w:tcBorders>
              <w:top w:val="single" w:sz="4" w:space="0" w:color="auto"/>
              <w:left w:val="single" w:sz="4" w:space="0" w:color="auto"/>
              <w:bottom w:val="single" w:sz="4" w:space="0" w:color="auto"/>
              <w:right w:val="single" w:sz="4" w:space="0" w:color="auto"/>
            </w:tcBorders>
            <w:hideMark/>
          </w:tcPr>
          <w:p w14:paraId="777ADDB9" w14:textId="77777777" w:rsidR="00705E1D" w:rsidRPr="00C25BC1" w:rsidRDefault="00705E1D" w:rsidP="00C47FAB">
            <w:pPr>
              <w:pStyle w:val="TAL"/>
              <w:rPr>
                <w:i/>
              </w:rPr>
            </w:pPr>
            <w:r w:rsidRPr="00C25BC1">
              <w:rPr>
                <w:i/>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3F98FF56" w14:textId="77777777" w:rsidR="00705E1D" w:rsidRPr="00C25BC1" w:rsidRDefault="00705E1D" w:rsidP="00C47FAB">
            <w:pPr>
              <w:pStyle w:val="TAC"/>
            </w:pPr>
            <w:r w:rsidRPr="00C25BC1">
              <w:t>2</w:t>
            </w:r>
          </w:p>
        </w:tc>
        <w:tc>
          <w:tcPr>
            <w:tcW w:w="892" w:type="dxa"/>
            <w:tcBorders>
              <w:top w:val="single" w:sz="4" w:space="0" w:color="auto"/>
              <w:left w:val="single" w:sz="4" w:space="0" w:color="auto"/>
              <w:bottom w:val="single" w:sz="4" w:space="0" w:color="auto"/>
              <w:right w:val="single" w:sz="4" w:space="0" w:color="auto"/>
            </w:tcBorders>
            <w:hideMark/>
          </w:tcPr>
          <w:p w14:paraId="6B886D44" w14:textId="77777777" w:rsidR="00705E1D" w:rsidRPr="00C25BC1" w:rsidRDefault="00705E1D" w:rsidP="00C47FAB">
            <w:pPr>
              <w:pStyle w:val="TAC"/>
            </w:pPr>
            <w:r w:rsidRPr="00C25BC1">
              <w:t>P</w:t>
            </w:r>
          </w:p>
        </w:tc>
      </w:tr>
      <w:tr w:rsidR="00705E1D" w:rsidRPr="00C25BC1" w14:paraId="173A096A" w14:textId="77777777" w:rsidTr="00C47FAB">
        <w:trPr>
          <w:cantSplit/>
        </w:trPr>
        <w:tc>
          <w:tcPr>
            <w:tcW w:w="648" w:type="dxa"/>
            <w:tcBorders>
              <w:top w:val="single" w:sz="4" w:space="0" w:color="auto"/>
              <w:left w:val="single" w:sz="4" w:space="0" w:color="auto"/>
              <w:bottom w:val="single" w:sz="4" w:space="0" w:color="auto"/>
              <w:right w:val="single" w:sz="4" w:space="0" w:color="auto"/>
            </w:tcBorders>
            <w:hideMark/>
          </w:tcPr>
          <w:p w14:paraId="5BEB4B44" w14:textId="77777777" w:rsidR="00705E1D" w:rsidRPr="00C25BC1" w:rsidRDefault="00705E1D" w:rsidP="00C47FAB">
            <w:pPr>
              <w:pStyle w:val="TAC"/>
            </w:pPr>
            <w:r w:rsidRPr="00C25BC1">
              <w:t>6</w:t>
            </w:r>
          </w:p>
        </w:tc>
        <w:tc>
          <w:tcPr>
            <w:tcW w:w="3969" w:type="dxa"/>
            <w:tcBorders>
              <w:top w:val="single" w:sz="4" w:space="0" w:color="auto"/>
              <w:left w:val="single" w:sz="4" w:space="0" w:color="auto"/>
              <w:bottom w:val="single" w:sz="4" w:space="0" w:color="auto"/>
              <w:right w:val="single" w:sz="4" w:space="0" w:color="auto"/>
            </w:tcBorders>
            <w:hideMark/>
          </w:tcPr>
          <w:p w14:paraId="6CB36783" w14:textId="77777777" w:rsidR="00705E1D" w:rsidRPr="00C25BC1" w:rsidRDefault="00705E1D" w:rsidP="00C47FAB">
            <w:pPr>
              <w:pStyle w:val="TAL"/>
            </w:pPr>
            <w:r w:rsidRPr="00C25BC1">
              <w:t>Check: Does the test result of generic test procedure in TS 38.508-1 subclause 4.9.1 indicate that the UE is capable of exchanging IP data on Split DRBn using SCG path?</w:t>
            </w:r>
          </w:p>
        </w:tc>
        <w:tc>
          <w:tcPr>
            <w:tcW w:w="709" w:type="dxa"/>
            <w:tcBorders>
              <w:top w:val="single" w:sz="4" w:space="0" w:color="auto"/>
              <w:left w:val="single" w:sz="4" w:space="0" w:color="auto"/>
              <w:bottom w:val="single" w:sz="4" w:space="0" w:color="auto"/>
              <w:right w:val="single" w:sz="4" w:space="0" w:color="auto"/>
            </w:tcBorders>
            <w:hideMark/>
          </w:tcPr>
          <w:p w14:paraId="3996F770" w14:textId="77777777" w:rsidR="00705E1D" w:rsidRPr="00C25BC1" w:rsidRDefault="00705E1D" w:rsidP="00C47FAB">
            <w:pPr>
              <w:pStyle w:val="TAC"/>
            </w:pPr>
            <w:r w:rsidRPr="00C25BC1">
              <w:t>-</w:t>
            </w:r>
          </w:p>
        </w:tc>
        <w:tc>
          <w:tcPr>
            <w:tcW w:w="2977" w:type="dxa"/>
            <w:tcBorders>
              <w:top w:val="single" w:sz="4" w:space="0" w:color="auto"/>
              <w:left w:val="single" w:sz="4" w:space="0" w:color="auto"/>
              <w:bottom w:val="single" w:sz="4" w:space="0" w:color="auto"/>
              <w:right w:val="single" w:sz="4" w:space="0" w:color="auto"/>
            </w:tcBorders>
            <w:hideMark/>
          </w:tcPr>
          <w:p w14:paraId="6F9F5E6C" w14:textId="77777777" w:rsidR="00705E1D" w:rsidRPr="00C25BC1" w:rsidRDefault="00705E1D" w:rsidP="00C47FAB">
            <w:pPr>
              <w:pStyle w:val="TAL"/>
              <w:rPr>
                <w:i/>
              </w:rPr>
            </w:pPr>
            <w:r w:rsidRPr="00C25BC1">
              <w:rPr>
                <w:i/>
              </w:rPr>
              <w:t>-</w:t>
            </w:r>
          </w:p>
        </w:tc>
        <w:tc>
          <w:tcPr>
            <w:tcW w:w="567" w:type="dxa"/>
            <w:tcBorders>
              <w:top w:val="single" w:sz="4" w:space="0" w:color="auto"/>
              <w:left w:val="single" w:sz="4" w:space="0" w:color="auto"/>
              <w:bottom w:val="single" w:sz="4" w:space="0" w:color="auto"/>
              <w:right w:val="single" w:sz="4" w:space="0" w:color="auto"/>
            </w:tcBorders>
            <w:hideMark/>
          </w:tcPr>
          <w:p w14:paraId="4FF6542A" w14:textId="77777777" w:rsidR="00705E1D" w:rsidRPr="00C25BC1" w:rsidRDefault="00705E1D" w:rsidP="00C47FAB">
            <w:pPr>
              <w:pStyle w:val="TAC"/>
            </w:pPr>
            <w:r w:rsidRPr="00C25BC1">
              <w:t>2</w:t>
            </w:r>
          </w:p>
        </w:tc>
        <w:tc>
          <w:tcPr>
            <w:tcW w:w="892" w:type="dxa"/>
            <w:tcBorders>
              <w:top w:val="single" w:sz="4" w:space="0" w:color="auto"/>
              <w:left w:val="single" w:sz="4" w:space="0" w:color="auto"/>
              <w:bottom w:val="single" w:sz="4" w:space="0" w:color="auto"/>
              <w:right w:val="single" w:sz="4" w:space="0" w:color="auto"/>
            </w:tcBorders>
            <w:hideMark/>
          </w:tcPr>
          <w:p w14:paraId="38079DB5" w14:textId="182A43A0" w:rsidR="00705E1D" w:rsidRPr="00C25BC1" w:rsidRDefault="00705E1D" w:rsidP="00C47FAB">
            <w:pPr>
              <w:pStyle w:val="TAC"/>
            </w:pPr>
            <w:del w:id="3" w:author="Ericsson User" w:date="2023-05-12T11:38:00Z">
              <w:r w:rsidRPr="00C25BC1" w:rsidDel="00705E1D">
                <w:delText>P</w:delText>
              </w:r>
            </w:del>
            <w:ins w:id="4" w:author="Ericsson User" w:date="2023-05-12T11:38:00Z">
              <w:r>
                <w:t>-</w:t>
              </w:r>
            </w:ins>
          </w:p>
        </w:tc>
      </w:tr>
      <w:tr w:rsidR="00705E1D" w:rsidRPr="00C25BC1" w14:paraId="1A4A4219" w14:textId="77777777" w:rsidTr="00C47FAB">
        <w:trPr>
          <w:cantSplit/>
        </w:trPr>
        <w:tc>
          <w:tcPr>
            <w:tcW w:w="648" w:type="dxa"/>
            <w:tcBorders>
              <w:top w:val="single" w:sz="4" w:space="0" w:color="auto"/>
              <w:left w:val="single" w:sz="4" w:space="0" w:color="auto"/>
              <w:bottom w:val="single" w:sz="4" w:space="0" w:color="auto"/>
              <w:right w:val="single" w:sz="4" w:space="0" w:color="auto"/>
            </w:tcBorders>
            <w:hideMark/>
          </w:tcPr>
          <w:p w14:paraId="2887E720" w14:textId="77777777" w:rsidR="00705E1D" w:rsidRPr="00C25BC1" w:rsidRDefault="00705E1D" w:rsidP="00C47FAB">
            <w:pPr>
              <w:pStyle w:val="TAC"/>
            </w:pPr>
            <w:r w:rsidRPr="00C25BC1">
              <w:t>7</w:t>
            </w:r>
          </w:p>
        </w:tc>
        <w:tc>
          <w:tcPr>
            <w:tcW w:w="3969" w:type="dxa"/>
            <w:tcBorders>
              <w:top w:val="single" w:sz="4" w:space="0" w:color="auto"/>
              <w:left w:val="single" w:sz="4" w:space="0" w:color="auto"/>
              <w:bottom w:val="single" w:sz="4" w:space="0" w:color="auto"/>
              <w:right w:val="single" w:sz="4" w:space="0" w:color="auto"/>
            </w:tcBorders>
            <w:hideMark/>
          </w:tcPr>
          <w:p w14:paraId="00BA7246" w14:textId="77777777" w:rsidR="00705E1D" w:rsidRPr="00C25BC1" w:rsidRDefault="00705E1D" w:rsidP="00C47FAB">
            <w:pPr>
              <w:pStyle w:val="TAL"/>
            </w:pPr>
            <w:r w:rsidRPr="00C25BC1">
              <w:t xml:space="preserve">The SS transmits an </w:t>
            </w:r>
            <w:r w:rsidRPr="00C25BC1">
              <w:rPr>
                <w:i/>
              </w:rPr>
              <w:t>RRCReconfiguration</w:t>
            </w:r>
            <w:r w:rsidRPr="00C25BC1">
              <w:t xml:space="preserve"> message containing NR RadioBearerConfig message to modify SN terminated Split DRB with security key s-KgNB to MN terminated Split DRB with security key change to KgNB.</w:t>
            </w:r>
          </w:p>
        </w:tc>
        <w:tc>
          <w:tcPr>
            <w:tcW w:w="709" w:type="dxa"/>
            <w:tcBorders>
              <w:top w:val="single" w:sz="4" w:space="0" w:color="auto"/>
              <w:left w:val="single" w:sz="4" w:space="0" w:color="auto"/>
              <w:bottom w:val="single" w:sz="4" w:space="0" w:color="auto"/>
              <w:right w:val="single" w:sz="4" w:space="0" w:color="auto"/>
            </w:tcBorders>
            <w:hideMark/>
          </w:tcPr>
          <w:p w14:paraId="0BBE8B06" w14:textId="77777777" w:rsidR="00705E1D" w:rsidRPr="00C25BC1" w:rsidRDefault="00705E1D" w:rsidP="00C47FAB">
            <w:pPr>
              <w:pStyle w:val="TAC"/>
            </w:pPr>
            <w:r w:rsidRPr="00C25BC1">
              <w:t>&lt;--</w:t>
            </w:r>
          </w:p>
        </w:tc>
        <w:tc>
          <w:tcPr>
            <w:tcW w:w="2977" w:type="dxa"/>
            <w:tcBorders>
              <w:top w:val="single" w:sz="4" w:space="0" w:color="auto"/>
              <w:left w:val="single" w:sz="4" w:space="0" w:color="auto"/>
              <w:bottom w:val="single" w:sz="4" w:space="0" w:color="auto"/>
              <w:right w:val="single" w:sz="4" w:space="0" w:color="auto"/>
            </w:tcBorders>
            <w:hideMark/>
          </w:tcPr>
          <w:p w14:paraId="27E82360" w14:textId="77777777" w:rsidR="00705E1D" w:rsidRPr="00C25BC1" w:rsidRDefault="00705E1D" w:rsidP="00C47FAB">
            <w:pPr>
              <w:pStyle w:val="TAL"/>
              <w:rPr>
                <w:i/>
              </w:rPr>
            </w:pPr>
            <w:r w:rsidRPr="00C25BC1">
              <w:rPr>
                <w:i/>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0FA1CFB7" w14:textId="77777777" w:rsidR="00705E1D" w:rsidRPr="00C25BC1" w:rsidRDefault="00705E1D" w:rsidP="00C47FAB">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4DAA534B" w14:textId="77777777" w:rsidR="00705E1D" w:rsidRPr="00C25BC1" w:rsidRDefault="00705E1D" w:rsidP="00C47FAB">
            <w:pPr>
              <w:pStyle w:val="TAC"/>
            </w:pPr>
            <w:r w:rsidRPr="00C25BC1">
              <w:t>-</w:t>
            </w:r>
          </w:p>
        </w:tc>
      </w:tr>
      <w:tr w:rsidR="00705E1D" w:rsidRPr="00C25BC1" w14:paraId="2986D26B" w14:textId="77777777" w:rsidTr="00C47FAB">
        <w:trPr>
          <w:cantSplit/>
        </w:trPr>
        <w:tc>
          <w:tcPr>
            <w:tcW w:w="648" w:type="dxa"/>
            <w:tcBorders>
              <w:top w:val="single" w:sz="4" w:space="0" w:color="auto"/>
              <w:left w:val="single" w:sz="4" w:space="0" w:color="auto"/>
              <w:bottom w:val="single" w:sz="4" w:space="0" w:color="auto"/>
              <w:right w:val="single" w:sz="4" w:space="0" w:color="auto"/>
            </w:tcBorders>
            <w:hideMark/>
          </w:tcPr>
          <w:p w14:paraId="2DD66CC9" w14:textId="77777777" w:rsidR="00705E1D" w:rsidRPr="00C25BC1" w:rsidRDefault="00705E1D" w:rsidP="00C47FAB">
            <w:pPr>
              <w:pStyle w:val="TAC"/>
            </w:pPr>
            <w:r w:rsidRPr="00C25BC1">
              <w:t>8</w:t>
            </w:r>
          </w:p>
        </w:tc>
        <w:tc>
          <w:tcPr>
            <w:tcW w:w="3969" w:type="dxa"/>
            <w:tcBorders>
              <w:top w:val="single" w:sz="4" w:space="0" w:color="auto"/>
              <w:left w:val="single" w:sz="4" w:space="0" w:color="auto"/>
              <w:bottom w:val="single" w:sz="4" w:space="0" w:color="auto"/>
              <w:right w:val="single" w:sz="4" w:space="0" w:color="auto"/>
            </w:tcBorders>
            <w:hideMark/>
          </w:tcPr>
          <w:p w14:paraId="16181B3C" w14:textId="77777777" w:rsidR="00705E1D" w:rsidRPr="00C25BC1" w:rsidRDefault="00705E1D" w:rsidP="00C47FAB">
            <w:pPr>
              <w:pStyle w:val="TAL"/>
            </w:pPr>
            <w:r w:rsidRPr="00C25BC1">
              <w:t xml:space="preserve">Check: Does the UE transmit an </w:t>
            </w:r>
            <w:r w:rsidRPr="00C25BC1">
              <w:rPr>
                <w:i/>
              </w:rPr>
              <w:t xml:space="preserve">RRCReconfigurationComplete </w:t>
            </w:r>
            <w:r w:rsidRPr="00C25BC1">
              <w:t>message including nr-SCG-Response?</w:t>
            </w:r>
          </w:p>
        </w:tc>
        <w:tc>
          <w:tcPr>
            <w:tcW w:w="709" w:type="dxa"/>
            <w:tcBorders>
              <w:top w:val="single" w:sz="4" w:space="0" w:color="auto"/>
              <w:left w:val="single" w:sz="4" w:space="0" w:color="auto"/>
              <w:bottom w:val="single" w:sz="4" w:space="0" w:color="auto"/>
              <w:right w:val="single" w:sz="4" w:space="0" w:color="auto"/>
            </w:tcBorders>
            <w:hideMark/>
          </w:tcPr>
          <w:p w14:paraId="35D999D3" w14:textId="77777777" w:rsidR="00705E1D" w:rsidRPr="00C25BC1" w:rsidRDefault="00705E1D" w:rsidP="00C47FAB">
            <w:pPr>
              <w:pStyle w:val="TAC"/>
            </w:pPr>
            <w:r w:rsidRPr="00C25BC1">
              <w:t>--&gt;</w:t>
            </w:r>
          </w:p>
        </w:tc>
        <w:tc>
          <w:tcPr>
            <w:tcW w:w="2977" w:type="dxa"/>
            <w:tcBorders>
              <w:top w:val="single" w:sz="4" w:space="0" w:color="auto"/>
              <w:left w:val="single" w:sz="4" w:space="0" w:color="auto"/>
              <w:bottom w:val="single" w:sz="4" w:space="0" w:color="auto"/>
              <w:right w:val="single" w:sz="4" w:space="0" w:color="auto"/>
            </w:tcBorders>
            <w:hideMark/>
          </w:tcPr>
          <w:p w14:paraId="77EF0300" w14:textId="77777777" w:rsidR="00705E1D" w:rsidRPr="00C25BC1" w:rsidRDefault="00705E1D" w:rsidP="00C47FAB">
            <w:pPr>
              <w:pStyle w:val="TAL"/>
              <w:rPr>
                <w:i/>
              </w:rPr>
            </w:pPr>
            <w:r w:rsidRPr="00C25BC1">
              <w:rPr>
                <w:i/>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2752FE8E" w14:textId="77777777" w:rsidR="00705E1D" w:rsidRPr="00C25BC1" w:rsidRDefault="00705E1D" w:rsidP="00C47FAB">
            <w:pPr>
              <w:pStyle w:val="TAC"/>
            </w:pPr>
            <w:r w:rsidRPr="00C25BC1">
              <w:t>3</w:t>
            </w:r>
          </w:p>
        </w:tc>
        <w:tc>
          <w:tcPr>
            <w:tcW w:w="892" w:type="dxa"/>
            <w:tcBorders>
              <w:top w:val="single" w:sz="4" w:space="0" w:color="auto"/>
              <w:left w:val="single" w:sz="4" w:space="0" w:color="auto"/>
              <w:bottom w:val="single" w:sz="4" w:space="0" w:color="auto"/>
              <w:right w:val="single" w:sz="4" w:space="0" w:color="auto"/>
            </w:tcBorders>
            <w:hideMark/>
          </w:tcPr>
          <w:p w14:paraId="35FC4243" w14:textId="77777777" w:rsidR="00705E1D" w:rsidRPr="00C25BC1" w:rsidRDefault="00705E1D" w:rsidP="00C47FAB">
            <w:pPr>
              <w:pStyle w:val="TAC"/>
            </w:pPr>
            <w:r w:rsidRPr="00C25BC1">
              <w:t>P</w:t>
            </w:r>
          </w:p>
        </w:tc>
      </w:tr>
      <w:tr w:rsidR="00705E1D" w:rsidRPr="00C25BC1" w14:paraId="4CF38C40" w14:textId="77777777" w:rsidTr="00C47FAB">
        <w:trPr>
          <w:cantSplit/>
        </w:trPr>
        <w:tc>
          <w:tcPr>
            <w:tcW w:w="648" w:type="dxa"/>
            <w:tcBorders>
              <w:top w:val="single" w:sz="4" w:space="0" w:color="auto"/>
              <w:left w:val="single" w:sz="4" w:space="0" w:color="auto"/>
              <w:bottom w:val="single" w:sz="4" w:space="0" w:color="auto"/>
              <w:right w:val="single" w:sz="4" w:space="0" w:color="auto"/>
            </w:tcBorders>
            <w:hideMark/>
          </w:tcPr>
          <w:p w14:paraId="344310B0" w14:textId="77777777" w:rsidR="00705E1D" w:rsidRPr="00C25BC1" w:rsidRDefault="00705E1D" w:rsidP="00C47FAB">
            <w:pPr>
              <w:pStyle w:val="TAC"/>
            </w:pPr>
            <w:r w:rsidRPr="00C25BC1">
              <w:t>9</w:t>
            </w:r>
          </w:p>
        </w:tc>
        <w:tc>
          <w:tcPr>
            <w:tcW w:w="3969" w:type="dxa"/>
            <w:tcBorders>
              <w:top w:val="single" w:sz="4" w:space="0" w:color="auto"/>
              <w:left w:val="single" w:sz="4" w:space="0" w:color="auto"/>
              <w:bottom w:val="single" w:sz="4" w:space="0" w:color="auto"/>
              <w:right w:val="single" w:sz="4" w:space="0" w:color="auto"/>
            </w:tcBorders>
            <w:hideMark/>
          </w:tcPr>
          <w:p w14:paraId="0BE40429" w14:textId="77777777" w:rsidR="00705E1D" w:rsidRPr="00C25BC1" w:rsidRDefault="00705E1D" w:rsidP="00C47FAB">
            <w:pPr>
              <w:pStyle w:val="TAL"/>
            </w:pPr>
            <w:r w:rsidRPr="00C25BC1">
              <w:t>Check: Does the test result of generic test procedure in TS 38.508-1 subclause 4.9.1 indicate that the UE is capable of exchanging IP data on Split DRBn using SCG path?</w:t>
            </w:r>
          </w:p>
        </w:tc>
        <w:tc>
          <w:tcPr>
            <w:tcW w:w="709" w:type="dxa"/>
            <w:tcBorders>
              <w:top w:val="single" w:sz="4" w:space="0" w:color="auto"/>
              <w:left w:val="single" w:sz="4" w:space="0" w:color="auto"/>
              <w:bottom w:val="single" w:sz="4" w:space="0" w:color="auto"/>
              <w:right w:val="single" w:sz="4" w:space="0" w:color="auto"/>
            </w:tcBorders>
            <w:hideMark/>
          </w:tcPr>
          <w:p w14:paraId="458052AA" w14:textId="77777777" w:rsidR="00705E1D" w:rsidRPr="00C25BC1" w:rsidRDefault="00705E1D" w:rsidP="00C47FAB">
            <w:pPr>
              <w:pStyle w:val="TAC"/>
            </w:pPr>
            <w:r w:rsidRPr="00C25BC1">
              <w:t>-</w:t>
            </w:r>
          </w:p>
        </w:tc>
        <w:tc>
          <w:tcPr>
            <w:tcW w:w="2977" w:type="dxa"/>
            <w:tcBorders>
              <w:top w:val="single" w:sz="4" w:space="0" w:color="auto"/>
              <w:left w:val="single" w:sz="4" w:space="0" w:color="auto"/>
              <w:bottom w:val="single" w:sz="4" w:space="0" w:color="auto"/>
              <w:right w:val="single" w:sz="4" w:space="0" w:color="auto"/>
            </w:tcBorders>
            <w:hideMark/>
          </w:tcPr>
          <w:p w14:paraId="66F01F51" w14:textId="77777777" w:rsidR="00705E1D" w:rsidRPr="00C25BC1" w:rsidRDefault="00705E1D" w:rsidP="00C47FAB">
            <w:pPr>
              <w:pStyle w:val="TAL"/>
              <w:rPr>
                <w:i/>
              </w:rPr>
            </w:pPr>
            <w:r w:rsidRPr="00C25BC1">
              <w:rPr>
                <w:i/>
              </w:rPr>
              <w:t>-</w:t>
            </w:r>
          </w:p>
        </w:tc>
        <w:tc>
          <w:tcPr>
            <w:tcW w:w="567" w:type="dxa"/>
            <w:tcBorders>
              <w:top w:val="single" w:sz="4" w:space="0" w:color="auto"/>
              <w:left w:val="single" w:sz="4" w:space="0" w:color="auto"/>
              <w:bottom w:val="single" w:sz="4" w:space="0" w:color="auto"/>
              <w:right w:val="single" w:sz="4" w:space="0" w:color="auto"/>
            </w:tcBorders>
            <w:hideMark/>
          </w:tcPr>
          <w:p w14:paraId="24EE6548" w14:textId="77777777" w:rsidR="00705E1D" w:rsidRPr="00C25BC1" w:rsidRDefault="00705E1D" w:rsidP="00C47FAB">
            <w:pPr>
              <w:pStyle w:val="TAC"/>
            </w:pPr>
            <w:r w:rsidRPr="00C25BC1">
              <w:t>3</w:t>
            </w:r>
          </w:p>
        </w:tc>
        <w:tc>
          <w:tcPr>
            <w:tcW w:w="892" w:type="dxa"/>
            <w:tcBorders>
              <w:top w:val="single" w:sz="4" w:space="0" w:color="auto"/>
              <w:left w:val="single" w:sz="4" w:space="0" w:color="auto"/>
              <w:bottom w:val="single" w:sz="4" w:space="0" w:color="auto"/>
              <w:right w:val="single" w:sz="4" w:space="0" w:color="auto"/>
            </w:tcBorders>
            <w:hideMark/>
          </w:tcPr>
          <w:p w14:paraId="68B0427C" w14:textId="20F10214" w:rsidR="00705E1D" w:rsidRPr="00C25BC1" w:rsidRDefault="00705E1D" w:rsidP="00C47FAB">
            <w:pPr>
              <w:pStyle w:val="TAC"/>
            </w:pPr>
            <w:del w:id="5" w:author="Ericsson User" w:date="2023-05-12T11:38:00Z">
              <w:r w:rsidRPr="00C25BC1" w:rsidDel="00705E1D">
                <w:delText>P</w:delText>
              </w:r>
            </w:del>
            <w:ins w:id="6" w:author="Ericsson User" w:date="2023-05-12T11:38:00Z">
              <w:r>
                <w:t>-</w:t>
              </w:r>
            </w:ins>
          </w:p>
        </w:tc>
      </w:tr>
      <w:tr w:rsidR="00705E1D" w:rsidRPr="00C25BC1" w14:paraId="78B26878" w14:textId="77777777" w:rsidTr="00C47FAB">
        <w:trPr>
          <w:cantSplit/>
        </w:trPr>
        <w:tc>
          <w:tcPr>
            <w:tcW w:w="648" w:type="dxa"/>
            <w:tcBorders>
              <w:top w:val="single" w:sz="4" w:space="0" w:color="auto"/>
              <w:left w:val="single" w:sz="4" w:space="0" w:color="auto"/>
              <w:bottom w:val="single" w:sz="4" w:space="0" w:color="auto"/>
              <w:right w:val="single" w:sz="4" w:space="0" w:color="auto"/>
            </w:tcBorders>
            <w:hideMark/>
          </w:tcPr>
          <w:p w14:paraId="36586119" w14:textId="77777777" w:rsidR="00705E1D" w:rsidRPr="00C25BC1" w:rsidRDefault="00705E1D" w:rsidP="00C47FAB">
            <w:pPr>
              <w:pStyle w:val="TAC"/>
            </w:pPr>
            <w:r w:rsidRPr="00C25BC1">
              <w:t>10</w:t>
            </w:r>
          </w:p>
        </w:tc>
        <w:tc>
          <w:tcPr>
            <w:tcW w:w="3969" w:type="dxa"/>
            <w:tcBorders>
              <w:top w:val="single" w:sz="4" w:space="0" w:color="auto"/>
              <w:left w:val="single" w:sz="4" w:space="0" w:color="auto"/>
              <w:bottom w:val="single" w:sz="4" w:space="0" w:color="auto"/>
              <w:right w:val="single" w:sz="4" w:space="0" w:color="auto"/>
            </w:tcBorders>
            <w:hideMark/>
          </w:tcPr>
          <w:p w14:paraId="7791BA7F" w14:textId="77777777" w:rsidR="00705E1D" w:rsidRPr="00C25BC1" w:rsidRDefault="00705E1D" w:rsidP="00C47FAB">
            <w:pPr>
              <w:pStyle w:val="TAL"/>
            </w:pPr>
            <w:r w:rsidRPr="00C25BC1">
              <w:t xml:space="preserve">The SS transmits an </w:t>
            </w:r>
            <w:r w:rsidRPr="00C25BC1">
              <w:rPr>
                <w:i/>
              </w:rPr>
              <w:t>RRCReconfiguration</w:t>
            </w:r>
            <w:r w:rsidRPr="00C25BC1">
              <w:t xml:space="preserve"> message containing NR RadioBearerConfig and nr-Config set to release to modify MN terminated Split DRB with security key KgNB to SN terminated MCG DRB with security key change to s-KgNB.</w:t>
            </w:r>
          </w:p>
        </w:tc>
        <w:tc>
          <w:tcPr>
            <w:tcW w:w="709" w:type="dxa"/>
            <w:tcBorders>
              <w:top w:val="single" w:sz="4" w:space="0" w:color="auto"/>
              <w:left w:val="single" w:sz="4" w:space="0" w:color="auto"/>
              <w:bottom w:val="single" w:sz="4" w:space="0" w:color="auto"/>
              <w:right w:val="single" w:sz="4" w:space="0" w:color="auto"/>
            </w:tcBorders>
            <w:hideMark/>
          </w:tcPr>
          <w:p w14:paraId="2CAC7FBE" w14:textId="77777777" w:rsidR="00705E1D" w:rsidRPr="00C25BC1" w:rsidRDefault="00705E1D" w:rsidP="00C47FAB">
            <w:pPr>
              <w:pStyle w:val="TAC"/>
            </w:pPr>
            <w:r w:rsidRPr="00C25BC1">
              <w:t>&lt;--</w:t>
            </w:r>
          </w:p>
        </w:tc>
        <w:tc>
          <w:tcPr>
            <w:tcW w:w="2977" w:type="dxa"/>
            <w:tcBorders>
              <w:top w:val="single" w:sz="4" w:space="0" w:color="auto"/>
              <w:left w:val="single" w:sz="4" w:space="0" w:color="auto"/>
              <w:bottom w:val="single" w:sz="4" w:space="0" w:color="auto"/>
              <w:right w:val="single" w:sz="4" w:space="0" w:color="auto"/>
            </w:tcBorders>
            <w:hideMark/>
          </w:tcPr>
          <w:p w14:paraId="70AD5B2F" w14:textId="77777777" w:rsidR="00705E1D" w:rsidRPr="00C25BC1" w:rsidRDefault="00705E1D" w:rsidP="00C47FAB">
            <w:pPr>
              <w:pStyle w:val="TAL"/>
              <w:rPr>
                <w:i/>
              </w:rPr>
            </w:pPr>
            <w:r w:rsidRPr="00C25BC1">
              <w:rPr>
                <w:i/>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45901EFF" w14:textId="77777777" w:rsidR="00705E1D" w:rsidRPr="00C25BC1" w:rsidRDefault="00705E1D" w:rsidP="00C47FAB">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4501FF78" w14:textId="77777777" w:rsidR="00705E1D" w:rsidRPr="00C25BC1" w:rsidRDefault="00705E1D" w:rsidP="00C47FAB">
            <w:pPr>
              <w:pStyle w:val="TAC"/>
            </w:pPr>
            <w:r w:rsidRPr="00C25BC1">
              <w:t>-</w:t>
            </w:r>
          </w:p>
        </w:tc>
      </w:tr>
      <w:tr w:rsidR="00705E1D" w:rsidRPr="00C25BC1" w14:paraId="2D3A892B" w14:textId="77777777" w:rsidTr="00C47FAB">
        <w:trPr>
          <w:cantSplit/>
        </w:trPr>
        <w:tc>
          <w:tcPr>
            <w:tcW w:w="648" w:type="dxa"/>
            <w:tcBorders>
              <w:top w:val="single" w:sz="4" w:space="0" w:color="auto"/>
              <w:left w:val="single" w:sz="4" w:space="0" w:color="auto"/>
              <w:bottom w:val="single" w:sz="4" w:space="0" w:color="auto"/>
              <w:right w:val="single" w:sz="4" w:space="0" w:color="auto"/>
            </w:tcBorders>
            <w:hideMark/>
          </w:tcPr>
          <w:p w14:paraId="6F5EC78A" w14:textId="77777777" w:rsidR="00705E1D" w:rsidRPr="00C25BC1" w:rsidRDefault="00705E1D" w:rsidP="00C47FAB">
            <w:pPr>
              <w:pStyle w:val="TAC"/>
            </w:pPr>
            <w:r w:rsidRPr="00C25BC1">
              <w:t>11</w:t>
            </w:r>
          </w:p>
        </w:tc>
        <w:tc>
          <w:tcPr>
            <w:tcW w:w="3969" w:type="dxa"/>
            <w:tcBorders>
              <w:top w:val="single" w:sz="4" w:space="0" w:color="auto"/>
              <w:left w:val="single" w:sz="4" w:space="0" w:color="auto"/>
              <w:bottom w:val="single" w:sz="4" w:space="0" w:color="auto"/>
              <w:right w:val="single" w:sz="4" w:space="0" w:color="auto"/>
            </w:tcBorders>
            <w:hideMark/>
          </w:tcPr>
          <w:p w14:paraId="2219F464" w14:textId="77777777" w:rsidR="00705E1D" w:rsidRPr="00C25BC1" w:rsidRDefault="00705E1D" w:rsidP="00C47FAB">
            <w:pPr>
              <w:pStyle w:val="TAL"/>
            </w:pPr>
            <w:r w:rsidRPr="00C25BC1">
              <w:t xml:space="preserve">Check: Does the UE transmit an </w:t>
            </w:r>
            <w:r w:rsidRPr="00C25BC1">
              <w:rPr>
                <w:i/>
              </w:rPr>
              <w:t xml:space="preserve">RRCReconfigurationComplete </w:t>
            </w:r>
            <w:r w:rsidRPr="00C25BC1">
              <w:t>message?</w:t>
            </w:r>
          </w:p>
        </w:tc>
        <w:tc>
          <w:tcPr>
            <w:tcW w:w="709" w:type="dxa"/>
            <w:tcBorders>
              <w:top w:val="single" w:sz="4" w:space="0" w:color="auto"/>
              <w:left w:val="single" w:sz="4" w:space="0" w:color="auto"/>
              <w:bottom w:val="single" w:sz="4" w:space="0" w:color="auto"/>
              <w:right w:val="single" w:sz="4" w:space="0" w:color="auto"/>
            </w:tcBorders>
            <w:hideMark/>
          </w:tcPr>
          <w:p w14:paraId="58C17286" w14:textId="77777777" w:rsidR="00705E1D" w:rsidRPr="00C25BC1" w:rsidRDefault="00705E1D" w:rsidP="00C47FAB">
            <w:pPr>
              <w:pStyle w:val="TAC"/>
            </w:pPr>
            <w:r w:rsidRPr="00C25BC1">
              <w:t>--&gt;</w:t>
            </w:r>
          </w:p>
        </w:tc>
        <w:tc>
          <w:tcPr>
            <w:tcW w:w="2977" w:type="dxa"/>
            <w:tcBorders>
              <w:top w:val="single" w:sz="4" w:space="0" w:color="auto"/>
              <w:left w:val="single" w:sz="4" w:space="0" w:color="auto"/>
              <w:bottom w:val="single" w:sz="4" w:space="0" w:color="auto"/>
              <w:right w:val="single" w:sz="4" w:space="0" w:color="auto"/>
            </w:tcBorders>
            <w:hideMark/>
          </w:tcPr>
          <w:p w14:paraId="1053627D" w14:textId="77777777" w:rsidR="00705E1D" w:rsidRPr="00C25BC1" w:rsidRDefault="00705E1D" w:rsidP="00C47FAB">
            <w:pPr>
              <w:pStyle w:val="TAL"/>
              <w:rPr>
                <w:i/>
              </w:rPr>
            </w:pPr>
            <w:r w:rsidRPr="00C25BC1">
              <w:rPr>
                <w:i/>
              </w:rPr>
              <w:t xml:space="preserve">RRCReconfigurationComplete </w:t>
            </w:r>
          </w:p>
        </w:tc>
        <w:tc>
          <w:tcPr>
            <w:tcW w:w="567" w:type="dxa"/>
            <w:tcBorders>
              <w:top w:val="single" w:sz="4" w:space="0" w:color="auto"/>
              <w:left w:val="single" w:sz="4" w:space="0" w:color="auto"/>
              <w:bottom w:val="single" w:sz="4" w:space="0" w:color="auto"/>
              <w:right w:val="single" w:sz="4" w:space="0" w:color="auto"/>
            </w:tcBorders>
            <w:hideMark/>
          </w:tcPr>
          <w:p w14:paraId="69F606C9" w14:textId="77777777" w:rsidR="00705E1D" w:rsidRPr="00C25BC1" w:rsidRDefault="00705E1D" w:rsidP="00C47FAB">
            <w:pPr>
              <w:pStyle w:val="TAC"/>
            </w:pPr>
            <w:r w:rsidRPr="00C25BC1">
              <w:t>4</w:t>
            </w:r>
          </w:p>
        </w:tc>
        <w:tc>
          <w:tcPr>
            <w:tcW w:w="892" w:type="dxa"/>
            <w:tcBorders>
              <w:top w:val="single" w:sz="4" w:space="0" w:color="auto"/>
              <w:left w:val="single" w:sz="4" w:space="0" w:color="auto"/>
              <w:bottom w:val="single" w:sz="4" w:space="0" w:color="auto"/>
              <w:right w:val="single" w:sz="4" w:space="0" w:color="auto"/>
            </w:tcBorders>
            <w:hideMark/>
          </w:tcPr>
          <w:p w14:paraId="1E6F41C3" w14:textId="77777777" w:rsidR="00705E1D" w:rsidRPr="00C25BC1" w:rsidRDefault="00705E1D" w:rsidP="00C47FAB">
            <w:pPr>
              <w:pStyle w:val="TAC"/>
            </w:pPr>
            <w:r w:rsidRPr="00C25BC1">
              <w:t>P</w:t>
            </w:r>
          </w:p>
        </w:tc>
      </w:tr>
      <w:tr w:rsidR="00705E1D" w:rsidRPr="00C25BC1" w14:paraId="2B7E1635" w14:textId="77777777" w:rsidTr="00C47FAB">
        <w:trPr>
          <w:cantSplit/>
        </w:trPr>
        <w:tc>
          <w:tcPr>
            <w:tcW w:w="648" w:type="dxa"/>
            <w:tcBorders>
              <w:top w:val="single" w:sz="4" w:space="0" w:color="auto"/>
              <w:left w:val="single" w:sz="4" w:space="0" w:color="auto"/>
              <w:bottom w:val="single" w:sz="4" w:space="0" w:color="auto"/>
              <w:right w:val="single" w:sz="4" w:space="0" w:color="auto"/>
            </w:tcBorders>
            <w:hideMark/>
          </w:tcPr>
          <w:p w14:paraId="39ACFA5B" w14:textId="77777777" w:rsidR="00705E1D" w:rsidRPr="00C25BC1" w:rsidRDefault="00705E1D" w:rsidP="00C47FAB">
            <w:pPr>
              <w:pStyle w:val="TAC"/>
            </w:pPr>
            <w:r w:rsidRPr="00C25BC1">
              <w:t>12</w:t>
            </w:r>
          </w:p>
        </w:tc>
        <w:tc>
          <w:tcPr>
            <w:tcW w:w="3969" w:type="dxa"/>
            <w:tcBorders>
              <w:top w:val="single" w:sz="4" w:space="0" w:color="auto"/>
              <w:left w:val="single" w:sz="4" w:space="0" w:color="auto"/>
              <w:bottom w:val="single" w:sz="4" w:space="0" w:color="auto"/>
              <w:right w:val="single" w:sz="4" w:space="0" w:color="auto"/>
            </w:tcBorders>
            <w:hideMark/>
          </w:tcPr>
          <w:p w14:paraId="3C0D56B1" w14:textId="77777777" w:rsidR="00705E1D" w:rsidRPr="00C25BC1" w:rsidRDefault="00705E1D" w:rsidP="00C47FAB">
            <w:pPr>
              <w:pStyle w:val="TAL"/>
            </w:pPr>
            <w:r w:rsidRPr="00C25BC1">
              <w:t>Check: Does the test result of generic test procedure in TS 38.508-1 subclause 4.9.1 indicate that the UE is capable of exchanging IP data on MCG DRBn?</w:t>
            </w:r>
          </w:p>
        </w:tc>
        <w:tc>
          <w:tcPr>
            <w:tcW w:w="709" w:type="dxa"/>
            <w:tcBorders>
              <w:top w:val="single" w:sz="4" w:space="0" w:color="auto"/>
              <w:left w:val="single" w:sz="4" w:space="0" w:color="auto"/>
              <w:bottom w:val="single" w:sz="4" w:space="0" w:color="auto"/>
              <w:right w:val="single" w:sz="4" w:space="0" w:color="auto"/>
            </w:tcBorders>
            <w:hideMark/>
          </w:tcPr>
          <w:p w14:paraId="66C391C6" w14:textId="77777777" w:rsidR="00705E1D" w:rsidRPr="00C25BC1" w:rsidRDefault="00705E1D" w:rsidP="00C47FAB">
            <w:pPr>
              <w:pStyle w:val="TAC"/>
            </w:pPr>
            <w:r w:rsidRPr="00C25BC1">
              <w:t>-</w:t>
            </w:r>
          </w:p>
        </w:tc>
        <w:tc>
          <w:tcPr>
            <w:tcW w:w="2977" w:type="dxa"/>
            <w:tcBorders>
              <w:top w:val="single" w:sz="4" w:space="0" w:color="auto"/>
              <w:left w:val="single" w:sz="4" w:space="0" w:color="auto"/>
              <w:bottom w:val="single" w:sz="4" w:space="0" w:color="auto"/>
              <w:right w:val="single" w:sz="4" w:space="0" w:color="auto"/>
            </w:tcBorders>
            <w:hideMark/>
          </w:tcPr>
          <w:p w14:paraId="77BC5216" w14:textId="77777777" w:rsidR="00705E1D" w:rsidRPr="00C25BC1" w:rsidRDefault="00705E1D" w:rsidP="00C47FAB">
            <w:pPr>
              <w:pStyle w:val="TAL"/>
              <w:rPr>
                <w:i/>
              </w:rPr>
            </w:pPr>
            <w:r w:rsidRPr="00C25BC1">
              <w:rPr>
                <w:i/>
              </w:rPr>
              <w:t>-</w:t>
            </w:r>
          </w:p>
        </w:tc>
        <w:tc>
          <w:tcPr>
            <w:tcW w:w="567" w:type="dxa"/>
            <w:tcBorders>
              <w:top w:val="single" w:sz="4" w:space="0" w:color="auto"/>
              <w:left w:val="single" w:sz="4" w:space="0" w:color="auto"/>
              <w:bottom w:val="single" w:sz="4" w:space="0" w:color="auto"/>
              <w:right w:val="single" w:sz="4" w:space="0" w:color="auto"/>
            </w:tcBorders>
            <w:hideMark/>
          </w:tcPr>
          <w:p w14:paraId="0EA60B2F" w14:textId="77777777" w:rsidR="00705E1D" w:rsidRPr="00C25BC1" w:rsidRDefault="00705E1D" w:rsidP="00C47FAB">
            <w:pPr>
              <w:pStyle w:val="TAC"/>
            </w:pPr>
            <w:r w:rsidRPr="00C25BC1">
              <w:t>4</w:t>
            </w:r>
          </w:p>
        </w:tc>
        <w:tc>
          <w:tcPr>
            <w:tcW w:w="892" w:type="dxa"/>
            <w:tcBorders>
              <w:top w:val="single" w:sz="4" w:space="0" w:color="auto"/>
              <w:left w:val="single" w:sz="4" w:space="0" w:color="auto"/>
              <w:bottom w:val="single" w:sz="4" w:space="0" w:color="auto"/>
              <w:right w:val="single" w:sz="4" w:space="0" w:color="auto"/>
            </w:tcBorders>
            <w:hideMark/>
          </w:tcPr>
          <w:p w14:paraId="1307C0DA" w14:textId="1A463CCD" w:rsidR="00705E1D" w:rsidRPr="00C25BC1" w:rsidRDefault="00705E1D" w:rsidP="00C47FAB">
            <w:pPr>
              <w:pStyle w:val="TAC"/>
            </w:pPr>
            <w:del w:id="7" w:author="Ericsson User" w:date="2023-05-12T11:38:00Z">
              <w:r w:rsidRPr="00C25BC1" w:rsidDel="00705E1D">
                <w:delText>P</w:delText>
              </w:r>
            </w:del>
            <w:ins w:id="8" w:author="Ericsson User" w:date="2023-05-12T11:38:00Z">
              <w:r>
                <w:t>-</w:t>
              </w:r>
            </w:ins>
          </w:p>
        </w:tc>
      </w:tr>
      <w:tr w:rsidR="00705E1D" w:rsidRPr="00C25BC1" w14:paraId="16D47135" w14:textId="77777777" w:rsidTr="00C47FAB">
        <w:trPr>
          <w:cantSplit/>
        </w:trPr>
        <w:tc>
          <w:tcPr>
            <w:tcW w:w="648" w:type="dxa"/>
            <w:tcBorders>
              <w:top w:val="single" w:sz="4" w:space="0" w:color="auto"/>
              <w:left w:val="single" w:sz="4" w:space="0" w:color="auto"/>
              <w:bottom w:val="single" w:sz="4" w:space="0" w:color="auto"/>
              <w:right w:val="single" w:sz="4" w:space="0" w:color="auto"/>
            </w:tcBorders>
            <w:hideMark/>
          </w:tcPr>
          <w:p w14:paraId="1F26ACC6" w14:textId="77777777" w:rsidR="00705E1D" w:rsidRPr="00C25BC1" w:rsidRDefault="00705E1D" w:rsidP="00C47FAB">
            <w:pPr>
              <w:pStyle w:val="TAC"/>
            </w:pPr>
            <w:r w:rsidRPr="00C25BC1">
              <w:t>13</w:t>
            </w:r>
          </w:p>
        </w:tc>
        <w:tc>
          <w:tcPr>
            <w:tcW w:w="3969" w:type="dxa"/>
            <w:tcBorders>
              <w:top w:val="single" w:sz="4" w:space="0" w:color="auto"/>
              <w:left w:val="single" w:sz="4" w:space="0" w:color="auto"/>
              <w:bottom w:val="single" w:sz="4" w:space="0" w:color="auto"/>
              <w:right w:val="single" w:sz="4" w:space="0" w:color="auto"/>
            </w:tcBorders>
            <w:hideMark/>
          </w:tcPr>
          <w:p w14:paraId="29BEE047" w14:textId="77777777" w:rsidR="00705E1D" w:rsidRPr="00C25BC1" w:rsidRDefault="00705E1D" w:rsidP="00C47FAB">
            <w:pPr>
              <w:pStyle w:val="TAL"/>
            </w:pPr>
            <w:r w:rsidRPr="00C25BC1">
              <w:t xml:space="preserve">The SS transmits an </w:t>
            </w:r>
            <w:r w:rsidRPr="00C25BC1">
              <w:rPr>
                <w:i/>
              </w:rPr>
              <w:t>RRCReconfiguration</w:t>
            </w:r>
            <w:r w:rsidRPr="00C25BC1">
              <w:t xml:space="preserve"> message containing NR RadioBearerConfig</w:t>
            </w:r>
            <w:r w:rsidRPr="00C25BC1">
              <w:rPr>
                <w:i/>
              </w:rPr>
              <w:t xml:space="preserve"> </w:t>
            </w:r>
            <w:r w:rsidRPr="00C25BC1">
              <w:t>to modify SN terminated MCG DRB with security key s-KgNB to MN terminated MCG DRB with security key change to KgNB.</w:t>
            </w:r>
          </w:p>
        </w:tc>
        <w:tc>
          <w:tcPr>
            <w:tcW w:w="709" w:type="dxa"/>
            <w:tcBorders>
              <w:top w:val="single" w:sz="4" w:space="0" w:color="auto"/>
              <w:left w:val="single" w:sz="4" w:space="0" w:color="auto"/>
              <w:bottom w:val="single" w:sz="4" w:space="0" w:color="auto"/>
              <w:right w:val="single" w:sz="4" w:space="0" w:color="auto"/>
            </w:tcBorders>
            <w:hideMark/>
          </w:tcPr>
          <w:p w14:paraId="1AAECE0D" w14:textId="77777777" w:rsidR="00705E1D" w:rsidRPr="00C25BC1" w:rsidRDefault="00705E1D" w:rsidP="00C47FAB">
            <w:pPr>
              <w:pStyle w:val="TAC"/>
            </w:pPr>
            <w:r w:rsidRPr="00C25BC1">
              <w:t>&lt;--</w:t>
            </w:r>
          </w:p>
        </w:tc>
        <w:tc>
          <w:tcPr>
            <w:tcW w:w="2977" w:type="dxa"/>
            <w:tcBorders>
              <w:top w:val="single" w:sz="4" w:space="0" w:color="auto"/>
              <w:left w:val="single" w:sz="4" w:space="0" w:color="auto"/>
              <w:bottom w:val="single" w:sz="4" w:space="0" w:color="auto"/>
              <w:right w:val="single" w:sz="4" w:space="0" w:color="auto"/>
            </w:tcBorders>
            <w:hideMark/>
          </w:tcPr>
          <w:p w14:paraId="3F237C6C" w14:textId="77777777" w:rsidR="00705E1D" w:rsidRPr="00C25BC1" w:rsidRDefault="00705E1D" w:rsidP="00C47FAB">
            <w:pPr>
              <w:pStyle w:val="TAL"/>
              <w:rPr>
                <w:i/>
              </w:rPr>
            </w:pPr>
            <w:r w:rsidRPr="00C25BC1">
              <w:rPr>
                <w:i/>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4F6921D0" w14:textId="77777777" w:rsidR="00705E1D" w:rsidRPr="00C25BC1" w:rsidRDefault="00705E1D" w:rsidP="00C47FAB">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0F42F598" w14:textId="77777777" w:rsidR="00705E1D" w:rsidRPr="00C25BC1" w:rsidRDefault="00705E1D" w:rsidP="00C47FAB">
            <w:pPr>
              <w:pStyle w:val="TAC"/>
            </w:pPr>
            <w:r w:rsidRPr="00C25BC1">
              <w:t>-</w:t>
            </w:r>
          </w:p>
        </w:tc>
      </w:tr>
      <w:tr w:rsidR="00705E1D" w:rsidRPr="00C25BC1" w14:paraId="20988725" w14:textId="77777777" w:rsidTr="00C47FAB">
        <w:trPr>
          <w:cantSplit/>
        </w:trPr>
        <w:tc>
          <w:tcPr>
            <w:tcW w:w="648" w:type="dxa"/>
            <w:tcBorders>
              <w:top w:val="single" w:sz="4" w:space="0" w:color="auto"/>
              <w:left w:val="single" w:sz="4" w:space="0" w:color="auto"/>
              <w:bottom w:val="single" w:sz="4" w:space="0" w:color="auto"/>
              <w:right w:val="single" w:sz="4" w:space="0" w:color="auto"/>
            </w:tcBorders>
            <w:hideMark/>
          </w:tcPr>
          <w:p w14:paraId="6F07BF70" w14:textId="77777777" w:rsidR="00705E1D" w:rsidRPr="00C25BC1" w:rsidRDefault="00705E1D" w:rsidP="00C47FAB">
            <w:pPr>
              <w:pStyle w:val="TAC"/>
            </w:pPr>
            <w:r w:rsidRPr="00C25BC1">
              <w:t>14</w:t>
            </w:r>
          </w:p>
        </w:tc>
        <w:tc>
          <w:tcPr>
            <w:tcW w:w="3969" w:type="dxa"/>
            <w:tcBorders>
              <w:top w:val="single" w:sz="4" w:space="0" w:color="auto"/>
              <w:left w:val="single" w:sz="4" w:space="0" w:color="auto"/>
              <w:bottom w:val="single" w:sz="4" w:space="0" w:color="auto"/>
              <w:right w:val="single" w:sz="4" w:space="0" w:color="auto"/>
            </w:tcBorders>
            <w:hideMark/>
          </w:tcPr>
          <w:p w14:paraId="17482CF1" w14:textId="77777777" w:rsidR="00705E1D" w:rsidRPr="00C25BC1" w:rsidRDefault="00705E1D" w:rsidP="00C47FAB">
            <w:pPr>
              <w:pStyle w:val="TAL"/>
            </w:pPr>
            <w:r w:rsidRPr="00C25BC1">
              <w:t xml:space="preserve">Check: Does the UE transmit an </w:t>
            </w:r>
            <w:r w:rsidRPr="00C25BC1">
              <w:rPr>
                <w:i/>
              </w:rPr>
              <w:t xml:space="preserve">RRCReconfigurationComplete </w:t>
            </w:r>
            <w:r w:rsidRPr="00C25BC1">
              <w:t>message including nr-SCG-Response?</w:t>
            </w:r>
          </w:p>
        </w:tc>
        <w:tc>
          <w:tcPr>
            <w:tcW w:w="709" w:type="dxa"/>
            <w:tcBorders>
              <w:top w:val="single" w:sz="4" w:space="0" w:color="auto"/>
              <w:left w:val="single" w:sz="4" w:space="0" w:color="auto"/>
              <w:bottom w:val="single" w:sz="4" w:space="0" w:color="auto"/>
              <w:right w:val="single" w:sz="4" w:space="0" w:color="auto"/>
            </w:tcBorders>
            <w:hideMark/>
          </w:tcPr>
          <w:p w14:paraId="46F0D9C4" w14:textId="77777777" w:rsidR="00705E1D" w:rsidRPr="00C25BC1" w:rsidRDefault="00705E1D" w:rsidP="00C47FAB">
            <w:pPr>
              <w:pStyle w:val="TAC"/>
            </w:pPr>
            <w:r w:rsidRPr="00C25BC1">
              <w:t>--&gt;</w:t>
            </w:r>
          </w:p>
        </w:tc>
        <w:tc>
          <w:tcPr>
            <w:tcW w:w="2977" w:type="dxa"/>
            <w:tcBorders>
              <w:top w:val="single" w:sz="4" w:space="0" w:color="auto"/>
              <w:left w:val="single" w:sz="4" w:space="0" w:color="auto"/>
              <w:bottom w:val="single" w:sz="4" w:space="0" w:color="auto"/>
              <w:right w:val="single" w:sz="4" w:space="0" w:color="auto"/>
            </w:tcBorders>
            <w:hideMark/>
          </w:tcPr>
          <w:p w14:paraId="20DF013B" w14:textId="77777777" w:rsidR="00705E1D" w:rsidRPr="00C25BC1" w:rsidRDefault="00705E1D" w:rsidP="00C47FAB">
            <w:pPr>
              <w:pStyle w:val="TAL"/>
              <w:rPr>
                <w:i/>
              </w:rPr>
            </w:pPr>
            <w:r w:rsidRPr="00C25BC1">
              <w:rPr>
                <w:i/>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263F03C9" w14:textId="77777777" w:rsidR="00705E1D" w:rsidRPr="00C25BC1" w:rsidRDefault="00705E1D" w:rsidP="00C47FAB">
            <w:pPr>
              <w:pStyle w:val="TAC"/>
            </w:pPr>
            <w:r w:rsidRPr="00C25BC1">
              <w:t>5</w:t>
            </w:r>
          </w:p>
        </w:tc>
        <w:tc>
          <w:tcPr>
            <w:tcW w:w="892" w:type="dxa"/>
            <w:tcBorders>
              <w:top w:val="single" w:sz="4" w:space="0" w:color="auto"/>
              <w:left w:val="single" w:sz="4" w:space="0" w:color="auto"/>
              <w:bottom w:val="single" w:sz="4" w:space="0" w:color="auto"/>
              <w:right w:val="single" w:sz="4" w:space="0" w:color="auto"/>
            </w:tcBorders>
            <w:hideMark/>
          </w:tcPr>
          <w:p w14:paraId="5A80F735" w14:textId="77777777" w:rsidR="00705E1D" w:rsidRPr="00C25BC1" w:rsidRDefault="00705E1D" w:rsidP="00C47FAB">
            <w:pPr>
              <w:pStyle w:val="TAC"/>
            </w:pPr>
            <w:r w:rsidRPr="00C25BC1">
              <w:t>P</w:t>
            </w:r>
          </w:p>
        </w:tc>
      </w:tr>
      <w:tr w:rsidR="00705E1D" w:rsidRPr="00C25BC1" w14:paraId="04F67431" w14:textId="77777777" w:rsidTr="00C47FAB">
        <w:trPr>
          <w:cantSplit/>
        </w:trPr>
        <w:tc>
          <w:tcPr>
            <w:tcW w:w="648" w:type="dxa"/>
            <w:tcBorders>
              <w:top w:val="single" w:sz="4" w:space="0" w:color="auto"/>
              <w:left w:val="single" w:sz="4" w:space="0" w:color="auto"/>
              <w:bottom w:val="single" w:sz="4" w:space="0" w:color="auto"/>
              <w:right w:val="single" w:sz="4" w:space="0" w:color="auto"/>
            </w:tcBorders>
            <w:hideMark/>
          </w:tcPr>
          <w:p w14:paraId="16855695" w14:textId="77777777" w:rsidR="00705E1D" w:rsidRPr="00C25BC1" w:rsidRDefault="00705E1D" w:rsidP="00C47FAB">
            <w:pPr>
              <w:pStyle w:val="TAC"/>
            </w:pPr>
            <w:r w:rsidRPr="00C25BC1">
              <w:t>15</w:t>
            </w:r>
          </w:p>
        </w:tc>
        <w:tc>
          <w:tcPr>
            <w:tcW w:w="3969" w:type="dxa"/>
            <w:tcBorders>
              <w:top w:val="single" w:sz="4" w:space="0" w:color="auto"/>
              <w:left w:val="single" w:sz="4" w:space="0" w:color="auto"/>
              <w:bottom w:val="single" w:sz="4" w:space="0" w:color="auto"/>
              <w:right w:val="single" w:sz="4" w:space="0" w:color="auto"/>
            </w:tcBorders>
            <w:hideMark/>
          </w:tcPr>
          <w:p w14:paraId="14575831" w14:textId="77777777" w:rsidR="00705E1D" w:rsidRPr="00C25BC1" w:rsidRDefault="00705E1D" w:rsidP="00C47FAB">
            <w:pPr>
              <w:pStyle w:val="TAL"/>
            </w:pPr>
            <w:r w:rsidRPr="00C25BC1">
              <w:t>Check: Does the test result of generic test procedure in TS 38.508-1 subclause 4.9.1 indicate that the UE is capable of exchanging IP data on MCG DRBn?</w:t>
            </w:r>
          </w:p>
        </w:tc>
        <w:tc>
          <w:tcPr>
            <w:tcW w:w="709" w:type="dxa"/>
            <w:tcBorders>
              <w:top w:val="single" w:sz="4" w:space="0" w:color="auto"/>
              <w:left w:val="single" w:sz="4" w:space="0" w:color="auto"/>
              <w:bottom w:val="single" w:sz="4" w:space="0" w:color="auto"/>
              <w:right w:val="single" w:sz="4" w:space="0" w:color="auto"/>
            </w:tcBorders>
            <w:hideMark/>
          </w:tcPr>
          <w:p w14:paraId="75DEFCE8" w14:textId="77777777" w:rsidR="00705E1D" w:rsidRPr="00C25BC1" w:rsidRDefault="00705E1D" w:rsidP="00C47FAB">
            <w:pPr>
              <w:pStyle w:val="TAC"/>
            </w:pPr>
            <w:r w:rsidRPr="00C25BC1">
              <w:t>-</w:t>
            </w:r>
          </w:p>
        </w:tc>
        <w:tc>
          <w:tcPr>
            <w:tcW w:w="2977" w:type="dxa"/>
            <w:tcBorders>
              <w:top w:val="single" w:sz="4" w:space="0" w:color="auto"/>
              <w:left w:val="single" w:sz="4" w:space="0" w:color="auto"/>
              <w:bottom w:val="single" w:sz="4" w:space="0" w:color="auto"/>
              <w:right w:val="single" w:sz="4" w:space="0" w:color="auto"/>
            </w:tcBorders>
            <w:hideMark/>
          </w:tcPr>
          <w:p w14:paraId="06993776" w14:textId="77777777" w:rsidR="00705E1D" w:rsidRPr="00C25BC1" w:rsidRDefault="00705E1D" w:rsidP="00C47FAB">
            <w:pPr>
              <w:pStyle w:val="TAL"/>
              <w:rPr>
                <w:i/>
              </w:rPr>
            </w:pPr>
            <w:r w:rsidRPr="00C25BC1">
              <w:rPr>
                <w:i/>
              </w:rPr>
              <w:t>-</w:t>
            </w:r>
          </w:p>
        </w:tc>
        <w:tc>
          <w:tcPr>
            <w:tcW w:w="567" w:type="dxa"/>
            <w:tcBorders>
              <w:top w:val="single" w:sz="4" w:space="0" w:color="auto"/>
              <w:left w:val="single" w:sz="4" w:space="0" w:color="auto"/>
              <w:bottom w:val="single" w:sz="4" w:space="0" w:color="auto"/>
              <w:right w:val="single" w:sz="4" w:space="0" w:color="auto"/>
            </w:tcBorders>
            <w:hideMark/>
          </w:tcPr>
          <w:p w14:paraId="3EF161FD" w14:textId="77777777" w:rsidR="00705E1D" w:rsidRPr="00C25BC1" w:rsidRDefault="00705E1D" w:rsidP="00C47FAB">
            <w:pPr>
              <w:pStyle w:val="TAC"/>
            </w:pPr>
            <w:r w:rsidRPr="00C25BC1">
              <w:t>5</w:t>
            </w:r>
          </w:p>
        </w:tc>
        <w:tc>
          <w:tcPr>
            <w:tcW w:w="892" w:type="dxa"/>
            <w:tcBorders>
              <w:top w:val="single" w:sz="4" w:space="0" w:color="auto"/>
              <w:left w:val="single" w:sz="4" w:space="0" w:color="auto"/>
              <w:bottom w:val="single" w:sz="4" w:space="0" w:color="auto"/>
              <w:right w:val="single" w:sz="4" w:space="0" w:color="auto"/>
            </w:tcBorders>
            <w:hideMark/>
          </w:tcPr>
          <w:p w14:paraId="4D49029F" w14:textId="08599DFD" w:rsidR="00705E1D" w:rsidRPr="00C25BC1" w:rsidRDefault="00705E1D" w:rsidP="00C47FAB">
            <w:pPr>
              <w:pStyle w:val="TAC"/>
            </w:pPr>
            <w:del w:id="9" w:author="Ericsson User" w:date="2023-05-12T11:39:00Z">
              <w:r w:rsidRPr="00C25BC1" w:rsidDel="00705E1D">
                <w:delText>P</w:delText>
              </w:r>
            </w:del>
            <w:ins w:id="10" w:author="Ericsson User" w:date="2023-05-12T11:39:00Z">
              <w:r>
                <w:t>-</w:t>
              </w:r>
            </w:ins>
          </w:p>
        </w:tc>
      </w:tr>
      <w:tr w:rsidR="00705E1D" w:rsidRPr="00C25BC1" w14:paraId="0C09857E" w14:textId="77777777" w:rsidTr="00C47FAB">
        <w:trPr>
          <w:cantSplit/>
        </w:trPr>
        <w:tc>
          <w:tcPr>
            <w:tcW w:w="648" w:type="dxa"/>
            <w:tcBorders>
              <w:top w:val="single" w:sz="4" w:space="0" w:color="auto"/>
              <w:left w:val="single" w:sz="4" w:space="0" w:color="auto"/>
              <w:bottom w:val="single" w:sz="4" w:space="0" w:color="auto"/>
              <w:right w:val="single" w:sz="4" w:space="0" w:color="auto"/>
            </w:tcBorders>
            <w:hideMark/>
          </w:tcPr>
          <w:p w14:paraId="7DD43AE3" w14:textId="77777777" w:rsidR="00705E1D" w:rsidRPr="00C25BC1" w:rsidRDefault="00705E1D" w:rsidP="00C47FAB">
            <w:pPr>
              <w:pStyle w:val="TAC"/>
            </w:pPr>
            <w:r w:rsidRPr="00C25BC1">
              <w:t>16</w:t>
            </w:r>
          </w:p>
        </w:tc>
        <w:tc>
          <w:tcPr>
            <w:tcW w:w="3969" w:type="dxa"/>
            <w:tcBorders>
              <w:top w:val="single" w:sz="4" w:space="0" w:color="auto"/>
              <w:left w:val="single" w:sz="4" w:space="0" w:color="auto"/>
              <w:bottom w:val="single" w:sz="4" w:space="0" w:color="auto"/>
              <w:right w:val="single" w:sz="4" w:space="0" w:color="auto"/>
            </w:tcBorders>
            <w:hideMark/>
          </w:tcPr>
          <w:p w14:paraId="51E4146B" w14:textId="77777777" w:rsidR="00705E1D" w:rsidRPr="00C25BC1" w:rsidRDefault="00705E1D" w:rsidP="00C47FAB">
            <w:pPr>
              <w:pStyle w:val="TAL"/>
            </w:pPr>
            <w:r w:rsidRPr="00C25BC1">
              <w:t xml:space="preserve">The SS transmits an </w:t>
            </w:r>
            <w:r w:rsidRPr="00C25BC1">
              <w:rPr>
                <w:i/>
              </w:rPr>
              <w:t>RRCReconfiguration</w:t>
            </w:r>
            <w:r w:rsidRPr="00C25BC1">
              <w:t xml:space="preserve"> message containing NR RadioBearerConfig message to modify MN terminated MCG DRB with security key KgNB to SN terminated Split DRB with security key change to s-KgNB.</w:t>
            </w:r>
          </w:p>
        </w:tc>
        <w:tc>
          <w:tcPr>
            <w:tcW w:w="709" w:type="dxa"/>
            <w:tcBorders>
              <w:top w:val="single" w:sz="4" w:space="0" w:color="auto"/>
              <w:left w:val="single" w:sz="4" w:space="0" w:color="auto"/>
              <w:bottom w:val="single" w:sz="4" w:space="0" w:color="auto"/>
              <w:right w:val="single" w:sz="4" w:space="0" w:color="auto"/>
            </w:tcBorders>
            <w:hideMark/>
          </w:tcPr>
          <w:p w14:paraId="35F033C0" w14:textId="77777777" w:rsidR="00705E1D" w:rsidRPr="00C25BC1" w:rsidRDefault="00705E1D" w:rsidP="00C47FAB">
            <w:pPr>
              <w:pStyle w:val="TAC"/>
            </w:pPr>
            <w:r w:rsidRPr="00C25BC1">
              <w:t>&lt;--</w:t>
            </w:r>
          </w:p>
        </w:tc>
        <w:tc>
          <w:tcPr>
            <w:tcW w:w="2977" w:type="dxa"/>
            <w:tcBorders>
              <w:top w:val="single" w:sz="4" w:space="0" w:color="auto"/>
              <w:left w:val="single" w:sz="4" w:space="0" w:color="auto"/>
              <w:bottom w:val="single" w:sz="4" w:space="0" w:color="auto"/>
              <w:right w:val="single" w:sz="4" w:space="0" w:color="auto"/>
            </w:tcBorders>
            <w:hideMark/>
          </w:tcPr>
          <w:p w14:paraId="5AFE0F49" w14:textId="77777777" w:rsidR="00705E1D" w:rsidRPr="00C25BC1" w:rsidRDefault="00705E1D" w:rsidP="00C47FAB">
            <w:pPr>
              <w:pStyle w:val="TAL"/>
              <w:rPr>
                <w:i/>
              </w:rPr>
            </w:pPr>
            <w:r w:rsidRPr="00C25BC1">
              <w:rPr>
                <w:i/>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5F9D48BF" w14:textId="77777777" w:rsidR="00705E1D" w:rsidRPr="00C25BC1" w:rsidRDefault="00705E1D" w:rsidP="00C47FAB">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2FFCB070" w14:textId="77777777" w:rsidR="00705E1D" w:rsidRPr="00C25BC1" w:rsidRDefault="00705E1D" w:rsidP="00C47FAB">
            <w:pPr>
              <w:pStyle w:val="TAC"/>
            </w:pPr>
            <w:r w:rsidRPr="00C25BC1">
              <w:t>-</w:t>
            </w:r>
          </w:p>
        </w:tc>
      </w:tr>
      <w:tr w:rsidR="00705E1D" w:rsidRPr="00C25BC1" w14:paraId="28C952DD" w14:textId="77777777" w:rsidTr="00C47FAB">
        <w:trPr>
          <w:cantSplit/>
        </w:trPr>
        <w:tc>
          <w:tcPr>
            <w:tcW w:w="648" w:type="dxa"/>
            <w:tcBorders>
              <w:top w:val="single" w:sz="4" w:space="0" w:color="auto"/>
              <w:left w:val="single" w:sz="4" w:space="0" w:color="auto"/>
              <w:bottom w:val="single" w:sz="4" w:space="0" w:color="auto"/>
              <w:right w:val="single" w:sz="4" w:space="0" w:color="auto"/>
            </w:tcBorders>
            <w:hideMark/>
          </w:tcPr>
          <w:p w14:paraId="6452ED37" w14:textId="77777777" w:rsidR="00705E1D" w:rsidRPr="00C25BC1" w:rsidRDefault="00705E1D" w:rsidP="00C47FAB">
            <w:pPr>
              <w:pStyle w:val="TAC"/>
            </w:pPr>
            <w:r w:rsidRPr="00C25BC1">
              <w:lastRenderedPageBreak/>
              <w:t>17</w:t>
            </w:r>
          </w:p>
        </w:tc>
        <w:tc>
          <w:tcPr>
            <w:tcW w:w="3969" w:type="dxa"/>
            <w:tcBorders>
              <w:top w:val="single" w:sz="4" w:space="0" w:color="auto"/>
              <w:left w:val="single" w:sz="4" w:space="0" w:color="auto"/>
              <w:bottom w:val="single" w:sz="4" w:space="0" w:color="auto"/>
              <w:right w:val="single" w:sz="4" w:space="0" w:color="auto"/>
            </w:tcBorders>
            <w:hideMark/>
          </w:tcPr>
          <w:p w14:paraId="5C634AE5" w14:textId="77777777" w:rsidR="00705E1D" w:rsidRPr="00C25BC1" w:rsidRDefault="00705E1D" w:rsidP="00C47FAB">
            <w:pPr>
              <w:pStyle w:val="TAL"/>
            </w:pPr>
            <w:r w:rsidRPr="00C25BC1">
              <w:t xml:space="preserve">Check: Does the UE transmit an </w:t>
            </w:r>
            <w:r w:rsidRPr="00C25BC1">
              <w:rPr>
                <w:i/>
              </w:rPr>
              <w:t xml:space="preserve">RRCReconfigurationComplete </w:t>
            </w:r>
            <w:r w:rsidRPr="00C25BC1">
              <w:t>message including nr-SCG-Response?</w:t>
            </w:r>
          </w:p>
        </w:tc>
        <w:tc>
          <w:tcPr>
            <w:tcW w:w="709" w:type="dxa"/>
            <w:tcBorders>
              <w:top w:val="single" w:sz="4" w:space="0" w:color="auto"/>
              <w:left w:val="single" w:sz="4" w:space="0" w:color="auto"/>
              <w:bottom w:val="single" w:sz="4" w:space="0" w:color="auto"/>
              <w:right w:val="single" w:sz="4" w:space="0" w:color="auto"/>
            </w:tcBorders>
            <w:hideMark/>
          </w:tcPr>
          <w:p w14:paraId="683D0CF4" w14:textId="77777777" w:rsidR="00705E1D" w:rsidRPr="00C25BC1" w:rsidRDefault="00705E1D" w:rsidP="00C47FAB">
            <w:pPr>
              <w:pStyle w:val="TAC"/>
            </w:pPr>
            <w:r w:rsidRPr="00C25BC1">
              <w:t>--&gt;</w:t>
            </w:r>
          </w:p>
        </w:tc>
        <w:tc>
          <w:tcPr>
            <w:tcW w:w="2977" w:type="dxa"/>
            <w:tcBorders>
              <w:top w:val="single" w:sz="4" w:space="0" w:color="auto"/>
              <w:left w:val="single" w:sz="4" w:space="0" w:color="auto"/>
              <w:bottom w:val="single" w:sz="4" w:space="0" w:color="auto"/>
              <w:right w:val="single" w:sz="4" w:space="0" w:color="auto"/>
            </w:tcBorders>
            <w:hideMark/>
          </w:tcPr>
          <w:p w14:paraId="0926DDB6" w14:textId="77777777" w:rsidR="00705E1D" w:rsidRPr="00C25BC1" w:rsidRDefault="00705E1D" w:rsidP="00C47FAB">
            <w:pPr>
              <w:pStyle w:val="TAL"/>
              <w:rPr>
                <w:i/>
              </w:rPr>
            </w:pPr>
            <w:r w:rsidRPr="00C25BC1">
              <w:rPr>
                <w:i/>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33144644" w14:textId="77777777" w:rsidR="00705E1D" w:rsidRPr="00C25BC1" w:rsidRDefault="00705E1D" w:rsidP="00C47FAB">
            <w:pPr>
              <w:pStyle w:val="TAC"/>
            </w:pPr>
            <w:r w:rsidRPr="00C25BC1">
              <w:t>6</w:t>
            </w:r>
          </w:p>
        </w:tc>
        <w:tc>
          <w:tcPr>
            <w:tcW w:w="892" w:type="dxa"/>
            <w:tcBorders>
              <w:top w:val="single" w:sz="4" w:space="0" w:color="auto"/>
              <w:left w:val="single" w:sz="4" w:space="0" w:color="auto"/>
              <w:bottom w:val="single" w:sz="4" w:space="0" w:color="auto"/>
              <w:right w:val="single" w:sz="4" w:space="0" w:color="auto"/>
            </w:tcBorders>
            <w:hideMark/>
          </w:tcPr>
          <w:p w14:paraId="2BD86C8E" w14:textId="77777777" w:rsidR="00705E1D" w:rsidRPr="00C25BC1" w:rsidRDefault="00705E1D" w:rsidP="00C47FAB">
            <w:pPr>
              <w:pStyle w:val="TAC"/>
            </w:pPr>
            <w:r w:rsidRPr="00C25BC1">
              <w:t>P</w:t>
            </w:r>
          </w:p>
        </w:tc>
      </w:tr>
      <w:tr w:rsidR="00705E1D" w:rsidRPr="00C25BC1" w14:paraId="2A273C31" w14:textId="77777777" w:rsidTr="00C47FAB">
        <w:trPr>
          <w:cantSplit/>
        </w:trPr>
        <w:tc>
          <w:tcPr>
            <w:tcW w:w="648" w:type="dxa"/>
            <w:tcBorders>
              <w:top w:val="single" w:sz="4" w:space="0" w:color="auto"/>
              <w:left w:val="single" w:sz="4" w:space="0" w:color="auto"/>
              <w:bottom w:val="single" w:sz="4" w:space="0" w:color="auto"/>
              <w:right w:val="single" w:sz="4" w:space="0" w:color="auto"/>
            </w:tcBorders>
            <w:hideMark/>
          </w:tcPr>
          <w:p w14:paraId="4E7CA281" w14:textId="77777777" w:rsidR="00705E1D" w:rsidRPr="00C25BC1" w:rsidRDefault="00705E1D" w:rsidP="00C47FAB">
            <w:pPr>
              <w:pStyle w:val="TAC"/>
            </w:pPr>
            <w:r w:rsidRPr="00C25BC1">
              <w:t>18</w:t>
            </w:r>
          </w:p>
        </w:tc>
        <w:tc>
          <w:tcPr>
            <w:tcW w:w="3969" w:type="dxa"/>
            <w:tcBorders>
              <w:top w:val="single" w:sz="4" w:space="0" w:color="auto"/>
              <w:left w:val="single" w:sz="4" w:space="0" w:color="auto"/>
              <w:bottom w:val="single" w:sz="4" w:space="0" w:color="auto"/>
              <w:right w:val="single" w:sz="4" w:space="0" w:color="auto"/>
            </w:tcBorders>
            <w:hideMark/>
          </w:tcPr>
          <w:p w14:paraId="1E730DE0" w14:textId="77777777" w:rsidR="00705E1D" w:rsidRPr="00C25BC1" w:rsidRDefault="00705E1D" w:rsidP="00C47FAB">
            <w:pPr>
              <w:pStyle w:val="TAL"/>
            </w:pPr>
            <w:r w:rsidRPr="00C25BC1">
              <w:t>Check: Does the test result of generic test procedure in TS 38.508-1 subclause 4.9.1 indicate that the UE is capable of exchanging IP data on Split DRBn using SCG path?</w:t>
            </w:r>
          </w:p>
        </w:tc>
        <w:tc>
          <w:tcPr>
            <w:tcW w:w="709" w:type="dxa"/>
            <w:tcBorders>
              <w:top w:val="single" w:sz="4" w:space="0" w:color="auto"/>
              <w:left w:val="single" w:sz="4" w:space="0" w:color="auto"/>
              <w:bottom w:val="single" w:sz="4" w:space="0" w:color="auto"/>
              <w:right w:val="single" w:sz="4" w:space="0" w:color="auto"/>
            </w:tcBorders>
            <w:hideMark/>
          </w:tcPr>
          <w:p w14:paraId="3EE80A24" w14:textId="77777777" w:rsidR="00705E1D" w:rsidRPr="00C25BC1" w:rsidRDefault="00705E1D" w:rsidP="00C47FAB">
            <w:pPr>
              <w:pStyle w:val="TAC"/>
            </w:pPr>
            <w:r w:rsidRPr="00C25BC1">
              <w:t>-</w:t>
            </w:r>
          </w:p>
        </w:tc>
        <w:tc>
          <w:tcPr>
            <w:tcW w:w="2977" w:type="dxa"/>
            <w:tcBorders>
              <w:top w:val="single" w:sz="4" w:space="0" w:color="auto"/>
              <w:left w:val="single" w:sz="4" w:space="0" w:color="auto"/>
              <w:bottom w:val="single" w:sz="4" w:space="0" w:color="auto"/>
              <w:right w:val="single" w:sz="4" w:space="0" w:color="auto"/>
            </w:tcBorders>
            <w:hideMark/>
          </w:tcPr>
          <w:p w14:paraId="66D9D0A8" w14:textId="77777777" w:rsidR="00705E1D" w:rsidRPr="00C25BC1" w:rsidRDefault="00705E1D" w:rsidP="00C47FAB">
            <w:pPr>
              <w:pStyle w:val="TAL"/>
              <w:rPr>
                <w:i/>
              </w:rPr>
            </w:pPr>
            <w:r w:rsidRPr="00C25BC1">
              <w:rPr>
                <w:i/>
              </w:rPr>
              <w:t>-</w:t>
            </w:r>
          </w:p>
        </w:tc>
        <w:tc>
          <w:tcPr>
            <w:tcW w:w="567" w:type="dxa"/>
            <w:tcBorders>
              <w:top w:val="single" w:sz="4" w:space="0" w:color="auto"/>
              <w:left w:val="single" w:sz="4" w:space="0" w:color="auto"/>
              <w:bottom w:val="single" w:sz="4" w:space="0" w:color="auto"/>
              <w:right w:val="single" w:sz="4" w:space="0" w:color="auto"/>
            </w:tcBorders>
            <w:hideMark/>
          </w:tcPr>
          <w:p w14:paraId="4D26A51B" w14:textId="77777777" w:rsidR="00705E1D" w:rsidRPr="00C25BC1" w:rsidRDefault="00705E1D" w:rsidP="00C47FAB">
            <w:pPr>
              <w:pStyle w:val="TAC"/>
            </w:pPr>
            <w:r w:rsidRPr="00C25BC1">
              <w:t>6</w:t>
            </w:r>
          </w:p>
        </w:tc>
        <w:tc>
          <w:tcPr>
            <w:tcW w:w="892" w:type="dxa"/>
            <w:tcBorders>
              <w:top w:val="single" w:sz="4" w:space="0" w:color="auto"/>
              <w:left w:val="single" w:sz="4" w:space="0" w:color="auto"/>
              <w:bottom w:val="single" w:sz="4" w:space="0" w:color="auto"/>
              <w:right w:val="single" w:sz="4" w:space="0" w:color="auto"/>
            </w:tcBorders>
            <w:hideMark/>
          </w:tcPr>
          <w:p w14:paraId="5E98E21C" w14:textId="42EEE684" w:rsidR="00705E1D" w:rsidRPr="00C25BC1" w:rsidRDefault="00705E1D" w:rsidP="00C47FAB">
            <w:pPr>
              <w:pStyle w:val="TAC"/>
            </w:pPr>
            <w:del w:id="11" w:author="Ericsson User" w:date="2023-05-12T11:39:00Z">
              <w:r w:rsidRPr="00C25BC1" w:rsidDel="00705E1D">
                <w:delText>P</w:delText>
              </w:r>
            </w:del>
            <w:ins w:id="12" w:author="Ericsson User" w:date="2023-05-12T11:39:00Z">
              <w:r>
                <w:t>-</w:t>
              </w:r>
            </w:ins>
          </w:p>
        </w:tc>
      </w:tr>
      <w:tr w:rsidR="00705E1D" w:rsidRPr="00C25BC1" w14:paraId="2A86E9B5" w14:textId="77777777" w:rsidTr="00C47FAB">
        <w:trPr>
          <w:cantSplit/>
        </w:trPr>
        <w:tc>
          <w:tcPr>
            <w:tcW w:w="648" w:type="dxa"/>
            <w:tcBorders>
              <w:top w:val="single" w:sz="4" w:space="0" w:color="auto"/>
              <w:left w:val="single" w:sz="4" w:space="0" w:color="auto"/>
              <w:bottom w:val="single" w:sz="4" w:space="0" w:color="auto"/>
              <w:right w:val="single" w:sz="4" w:space="0" w:color="auto"/>
            </w:tcBorders>
            <w:hideMark/>
          </w:tcPr>
          <w:p w14:paraId="3E3CEC7B" w14:textId="77777777" w:rsidR="00705E1D" w:rsidRPr="00C25BC1" w:rsidRDefault="00705E1D" w:rsidP="00C47FAB">
            <w:pPr>
              <w:pStyle w:val="TAC"/>
            </w:pPr>
            <w:r w:rsidRPr="00C25BC1">
              <w:t>19</w:t>
            </w:r>
          </w:p>
        </w:tc>
        <w:tc>
          <w:tcPr>
            <w:tcW w:w="3969" w:type="dxa"/>
            <w:tcBorders>
              <w:top w:val="single" w:sz="4" w:space="0" w:color="auto"/>
              <w:left w:val="single" w:sz="4" w:space="0" w:color="auto"/>
              <w:bottom w:val="single" w:sz="4" w:space="0" w:color="auto"/>
              <w:right w:val="single" w:sz="4" w:space="0" w:color="auto"/>
            </w:tcBorders>
            <w:hideMark/>
          </w:tcPr>
          <w:p w14:paraId="42490BDE" w14:textId="77777777" w:rsidR="00705E1D" w:rsidRPr="00C25BC1" w:rsidRDefault="00705E1D" w:rsidP="00C47FAB">
            <w:pPr>
              <w:pStyle w:val="TAL"/>
            </w:pPr>
            <w:r w:rsidRPr="00C25BC1">
              <w:t xml:space="preserve">The SS transmits an </w:t>
            </w:r>
            <w:r w:rsidRPr="00C25BC1">
              <w:rPr>
                <w:i/>
              </w:rPr>
              <w:t>RRCReconfiguration</w:t>
            </w:r>
            <w:r w:rsidRPr="00C25BC1">
              <w:t xml:space="preserve"> message containing NR RadioBearerConfig message to modify SN terminated Split DRB with security key s-KgNB to MN terminated SCG DRB with security key change to KgNB.</w:t>
            </w:r>
          </w:p>
        </w:tc>
        <w:tc>
          <w:tcPr>
            <w:tcW w:w="709" w:type="dxa"/>
            <w:tcBorders>
              <w:top w:val="single" w:sz="4" w:space="0" w:color="auto"/>
              <w:left w:val="single" w:sz="4" w:space="0" w:color="auto"/>
              <w:bottom w:val="single" w:sz="4" w:space="0" w:color="auto"/>
              <w:right w:val="single" w:sz="4" w:space="0" w:color="auto"/>
            </w:tcBorders>
            <w:hideMark/>
          </w:tcPr>
          <w:p w14:paraId="07590DAE" w14:textId="77777777" w:rsidR="00705E1D" w:rsidRPr="00C25BC1" w:rsidRDefault="00705E1D" w:rsidP="00C47FAB">
            <w:pPr>
              <w:pStyle w:val="TAC"/>
            </w:pPr>
            <w:r w:rsidRPr="00C25BC1">
              <w:t>&lt;--</w:t>
            </w:r>
          </w:p>
        </w:tc>
        <w:tc>
          <w:tcPr>
            <w:tcW w:w="2977" w:type="dxa"/>
            <w:tcBorders>
              <w:top w:val="single" w:sz="4" w:space="0" w:color="auto"/>
              <w:left w:val="single" w:sz="4" w:space="0" w:color="auto"/>
              <w:bottom w:val="single" w:sz="4" w:space="0" w:color="auto"/>
              <w:right w:val="single" w:sz="4" w:space="0" w:color="auto"/>
            </w:tcBorders>
            <w:hideMark/>
          </w:tcPr>
          <w:p w14:paraId="7E6E915E" w14:textId="77777777" w:rsidR="00705E1D" w:rsidRPr="00C25BC1" w:rsidRDefault="00705E1D" w:rsidP="00C47FAB">
            <w:pPr>
              <w:pStyle w:val="TAL"/>
              <w:rPr>
                <w:i/>
              </w:rPr>
            </w:pPr>
            <w:r w:rsidRPr="00C25BC1">
              <w:rPr>
                <w:i/>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72CBB616" w14:textId="77777777" w:rsidR="00705E1D" w:rsidRPr="00C25BC1" w:rsidRDefault="00705E1D" w:rsidP="00C47FAB">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0C155C69" w14:textId="77777777" w:rsidR="00705E1D" w:rsidRPr="00C25BC1" w:rsidRDefault="00705E1D" w:rsidP="00C47FAB">
            <w:pPr>
              <w:pStyle w:val="TAC"/>
            </w:pPr>
            <w:r w:rsidRPr="00C25BC1">
              <w:t>-</w:t>
            </w:r>
          </w:p>
        </w:tc>
      </w:tr>
      <w:tr w:rsidR="00705E1D" w:rsidRPr="00C25BC1" w14:paraId="5AC93FFE" w14:textId="77777777" w:rsidTr="00C47FAB">
        <w:trPr>
          <w:cantSplit/>
        </w:trPr>
        <w:tc>
          <w:tcPr>
            <w:tcW w:w="648" w:type="dxa"/>
            <w:tcBorders>
              <w:top w:val="single" w:sz="4" w:space="0" w:color="auto"/>
              <w:left w:val="single" w:sz="4" w:space="0" w:color="auto"/>
              <w:bottom w:val="single" w:sz="4" w:space="0" w:color="auto"/>
              <w:right w:val="single" w:sz="4" w:space="0" w:color="auto"/>
            </w:tcBorders>
            <w:hideMark/>
          </w:tcPr>
          <w:p w14:paraId="14C09C20" w14:textId="77777777" w:rsidR="00705E1D" w:rsidRPr="00C25BC1" w:rsidRDefault="00705E1D" w:rsidP="00C47FAB">
            <w:pPr>
              <w:pStyle w:val="TAC"/>
            </w:pPr>
            <w:r w:rsidRPr="00C25BC1">
              <w:t>20</w:t>
            </w:r>
          </w:p>
        </w:tc>
        <w:tc>
          <w:tcPr>
            <w:tcW w:w="3969" w:type="dxa"/>
            <w:tcBorders>
              <w:top w:val="single" w:sz="4" w:space="0" w:color="auto"/>
              <w:left w:val="single" w:sz="4" w:space="0" w:color="auto"/>
              <w:bottom w:val="single" w:sz="4" w:space="0" w:color="auto"/>
              <w:right w:val="single" w:sz="4" w:space="0" w:color="auto"/>
            </w:tcBorders>
            <w:hideMark/>
          </w:tcPr>
          <w:p w14:paraId="3C322329" w14:textId="77777777" w:rsidR="00705E1D" w:rsidRPr="00C25BC1" w:rsidRDefault="00705E1D" w:rsidP="00C47FAB">
            <w:pPr>
              <w:pStyle w:val="TAL"/>
            </w:pPr>
            <w:r w:rsidRPr="00C25BC1">
              <w:t xml:space="preserve">Check: Does the UE transmit an </w:t>
            </w:r>
            <w:r w:rsidRPr="00C25BC1">
              <w:rPr>
                <w:i/>
              </w:rPr>
              <w:t xml:space="preserve">RRCReconfigurationComplete </w:t>
            </w:r>
            <w:r w:rsidRPr="00C25BC1">
              <w:t>message including nr-SCG-Response?</w:t>
            </w:r>
          </w:p>
        </w:tc>
        <w:tc>
          <w:tcPr>
            <w:tcW w:w="709" w:type="dxa"/>
            <w:tcBorders>
              <w:top w:val="single" w:sz="4" w:space="0" w:color="auto"/>
              <w:left w:val="single" w:sz="4" w:space="0" w:color="auto"/>
              <w:bottom w:val="single" w:sz="4" w:space="0" w:color="auto"/>
              <w:right w:val="single" w:sz="4" w:space="0" w:color="auto"/>
            </w:tcBorders>
            <w:hideMark/>
          </w:tcPr>
          <w:p w14:paraId="6A7BA3D3" w14:textId="77777777" w:rsidR="00705E1D" w:rsidRPr="00C25BC1" w:rsidRDefault="00705E1D" w:rsidP="00C47FAB">
            <w:pPr>
              <w:pStyle w:val="TAC"/>
            </w:pPr>
            <w:r w:rsidRPr="00C25BC1">
              <w:t>--&gt;</w:t>
            </w:r>
          </w:p>
        </w:tc>
        <w:tc>
          <w:tcPr>
            <w:tcW w:w="2977" w:type="dxa"/>
            <w:tcBorders>
              <w:top w:val="single" w:sz="4" w:space="0" w:color="auto"/>
              <w:left w:val="single" w:sz="4" w:space="0" w:color="auto"/>
              <w:bottom w:val="single" w:sz="4" w:space="0" w:color="auto"/>
              <w:right w:val="single" w:sz="4" w:space="0" w:color="auto"/>
            </w:tcBorders>
            <w:hideMark/>
          </w:tcPr>
          <w:p w14:paraId="2448BDE1" w14:textId="77777777" w:rsidR="00705E1D" w:rsidRPr="00C25BC1" w:rsidRDefault="00705E1D" w:rsidP="00C47FAB">
            <w:pPr>
              <w:pStyle w:val="TAL"/>
              <w:rPr>
                <w:i/>
              </w:rPr>
            </w:pPr>
            <w:r w:rsidRPr="00C25BC1">
              <w:rPr>
                <w:i/>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15A92D9E" w14:textId="77777777" w:rsidR="00705E1D" w:rsidRPr="00C25BC1" w:rsidRDefault="00705E1D" w:rsidP="00C47FAB">
            <w:pPr>
              <w:pStyle w:val="TAC"/>
            </w:pPr>
            <w:r w:rsidRPr="00C25BC1">
              <w:t>7</w:t>
            </w:r>
          </w:p>
        </w:tc>
        <w:tc>
          <w:tcPr>
            <w:tcW w:w="892" w:type="dxa"/>
            <w:tcBorders>
              <w:top w:val="single" w:sz="4" w:space="0" w:color="auto"/>
              <w:left w:val="single" w:sz="4" w:space="0" w:color="auto"/>
              <w:bottom w:val="single" w:sz="4" w:space="0" w:color="auto"/>
              <w:right w:val="single" w:sz="4" w:space="0" w:color="auto"/>
            </w:tcBorders>
            <w:hideMark/>
          </w:tcPr>
          <w:p w14:paraId="1647C7D0" w14:textId="77777777" w:rsidR="00705E1D" w:rsidRPr="00C25BC1" w:rsidRDefault="00705E1D" w:rsidP="00C47FAB">
            <w:pPr>
              <w:pStyle w:val="TAC"/>
            </w:pPr>
            <w:r w:rsidRPr="00C25BC1">
              <w:t>P</w:t>
            </w:r>
          </w:p>
        </w:tc>
      </w:tr>
      <w:tr w:rsidR="00705E1D" w:rsidRPr="00C25BC1" w14:paraId="759F2F60" w14:textId="77777777" w:rsidTr="00C47FAB">
        <w:trPr>
          <w:cantSplit/>
        </w:trPr>
        <w:tc>
          <w:tcPr>
            <w:tcW w:w="648" w:type="dxa"/>
            <w:tcBorders>
              <w:top w:val="single" w:sz="4" w:space="0" w:color="auto"/>
              <w:left w:val="single" w:sz="4" w:space="0" w:color="auto"/>
              <w:bottom w:val="single" w:sz="4" w:space="0" w:color="auto"/>
              <w:right w:val="single" w:sz="4" w:space="0" w:color="auto"/>
            </w:tcBorders>
            <w:hideMark/>
          </w:tcPr>
          <w:p w14:paraId="75A8CD69" w14:textId="77777777" w:rsidR="00705E1D" w:rsidRPr="00C25BC1" w:rsidRDefault="00705E1D" w:rsidP="00C47FAB">
            <w:pPr>
              <w:pStyle w:val="TAC"/>
            </w:pPr>
            <w:r w:rsidRPr="00C25BC1">
              <w:t>21</w:t>
            </w:r>
          </w:p>
        </w:tc>
        <w:tc>
          <w:tcPr>
            <w:tcW w:w="3969" w:type="dxa"/>
            <w:tcBorders>
              <w:top w:val="single" w:sz="4" w:space="0" w:color="auto"/>
              <w:left w:val="single" w:sz="4" w:space="0" w:color="auto"/>
              <w:bottom w:val="single" w:sz="4" w:space="0" w:color="auto"/>
              <w:right w:val="single" w:sz="4" w:space="0" w:color="auto"/>
            </w:tcBorders>
            <w:hideMark/>
          </w:tcPr>
          <w:p w14:paraId="67DD22B0" w14:textId="77777777" w:rsidR="00705E1D" w:rsidRPr="00C25BC1" w:rsidRDefault="00705E1D" w:rsidP="00C47FAB">
            <w:pPr>
              <w:pStyle w:val="TAL"/>
            </w:pPr>
            <w:r w:rsidRPr="00C25BC1">
              <w:t>Check: Does the test result of generic test procedure in TS 38.508-1 subclause 4.9.1 indicate that the UE is capable of exchanging IP data on SCG DRBn?</w:t>
            </w:r>
          </w:p>
        </w:tc>
        <w:tc>
          <w:tcPr>
            <w:tcW w:w="709" w:type="dxa"/>
            <w:tcBorders>
              <w:top w:val="single" w:sz="4" w:space="0" w:color="auto"/>
              <w:left w:val="single" w:sz="4" w:space="0" w:color="auto"/>
              <w:bottom w:val="single" w:sz="4" w:space="0" w:color="auto"/>
              <w:right w:val="single" w:sz="4" w:space="0" w:color="auto"/>
            </w:tcBorders>
            <w:hideMark/>
          </w:tcPr>
          <w:p w14:paraId="2988A95C" w14:textId="77777777" w:rsidR="00705E1D" w:rsidRPr="00C25BC1" w:rsidRDefault="00705E1D" w:rsidP="00C47FAB">
            <w:pPr>
              <w:pStyle w:val="TAC"/>
            </w:pPr>
            <w:r w:rsidRPr="00C25BC1">
              <w:t>-</w:t>
            </w:r>
          </w:p>
        </w:tc>
        <w:tc>
          <w:tcPr>
            <w:tcW w:w="2977" w:type="dxa"/>
            <w:tcBorders>
              <w:top w:val="single" w:sz="4" w:space="0" w:color="auto"/>
              <w:left w:val="single" w:sz="4" w:space="0" w:color="auto"/>
              <w:bottom w:val="single" w:sz="4" w:space="0" w:color="auto"/>
              <w:right w:val="single" w:sz="4" w:space="0" w:color="auto"/>
            </w:tcBorders>
            <w:hideMark/>
          </w:tcPr>
          <w:p w14:paraId="7AD5E5B7" w14:textId="77777777" w:rsidR="00705E1D" w:rsidRPr="00C25BC1" w:rsidRDefault="00705E1D" w:rsidP="00C47FAB">
            <w:pPr>
              <w:pStyle w:val="TAL"/>
              <w:rPr>
                <w:i/>
              </w:rPr>
            </w:pPr>
            <w:r w:rsidRPr="00C25BC1">
              <w:rPr>
                <w:i/>
              </w:rPr>
              <w:t>-</w:t>
            </w:r>
          </w:p>
        </w:tc>
        <w:tc>
          <w:tcPr>
            <w:tcW w:w="567" w:type="dxa"/>
            <w:tcBorders>
              <w:top w:val="single" w:sz="4" w:space="0" w:color="auto"/>
              <w:left w:val="single" w:sz="4" w:space="0" w:color="auto"/>
              <w:bottom w:val="single" w:sz="4" w:space="0" w:color="auto"/>
              <w:right w:val="single" w:sz="4" w:space="0" w:color="auto"/>
            </w:tcBorders>
            <w:hideMark/>
          </w:tcPr>
          <w:p w14:paraId="7ADA9FA1" w14:textId="77777777" w:rsidR="00705E1D" w:rsidRPr="00C25BC1" w:rsidRDefault="00705E1D" w:rsidP="00C47FAB">
            <w:pPr>
              <w:pStyle w:val="TAC"/>
            </w:pPr>
            <w:r w:rsidRPr="00C25BC1">
              <w:t>7</w:t>
            </w:r>
          </w:p>
        </w:tc>
        <w:tc>
          <w:tcPr>
            <w:tcW w:w="892" w:type="dxa"/>
            <w:tcBorders>
              <w:top w:val="single" w:sz="4" w:space="0" w:color="auto"/>
              <w:left w:val="single" w:sz="4" w:space="0" w:color="auto"/>
              <w:bottom w:val="single" w:sz="4" w:space="0" w:color="auto"/>
              <w:right w:val="single" w:sz="4" w:space="0" w:color="auto"/>
            </w:tcBorders>
            <w:hideMark/>
          </w:tcPr>
          <w:p w14:paraId="302AD0F6" w14:textId="0891346C" w:rsidR="00705E1D" w:rsidRPr="00C25BC1" w:rsidRDefault="00705E1D" w:rsidP="00C47FAB">
            <w:pPr>
              <w:pStyle w:val="TAC"/>
            </w:pPr>
            <w:del w:id="13" w:author="Ericsson User" w:date="2023-05-12T11:39:00Z">
              <w:r w:rsidRPr="00C25BC1" w:rsidDel="00705E1D">
                <w:delText>P</w:delText>
              </w:r>
            </w:del>
            <w:ins w:id="14" w:author="Ericsson User" w:date="2023-05-12T11:39:00Z">
              <w:r>
                <w:t>-</w:t>
              </w:r>
            </w:ins>
          </w:p>
        </w:tc>
      </w:tr>
      <w:tr w:rsidR="00705E1D" w:rsidRPr="00C25BC1" w14:paraId="0AF47986" w14:textId="77777777" w:rsidTr="00C47FAB">
        <w:trPr>
          <w:cantSplit/>
        </w:trPr>
        <w:tc>
          <w:tcPr>
            <w:tcW w:w="648" w:type="dxa"/>
            <w:tcBorders>
              <w:top w:val="single" w:sz="4" w:space="0" w:color="auto"/>
              <w:left w:val="single" w:sz="4" w:space="0" w:color="auto"/>
              <w:bottom w:val="single" w:sz="4" w:space="0" w:color="auto"/>
              <w:right w:val="single" w:sz="4" w:space="0" w:color="auto"/>
            </w:tcBorders>
            <w:hideMark/>
          </w:tcPr>
          <w:p w14:paraId="76E9770C" w14:textId="77777777" w:rsidR="00705E1D" w:rsidRPr="00C25BC1" w:rsidRDefault="00705E1D" w:rsidP="00C47FAB">
            <w:pPr>
              <w:pStyle w:val="TAC"/>
            </w:pPr>
            <w:r w:rsidRPr="00C25BC1">
              <w:t>22</w:t>
            </w:r>
          </w:p>
        </w:tc>
        <w:tc>
          <w:tcPr>
            <w:tcW w:w="3969" w:type="dxa"/>
            <w:tcBorders>
              <w:top w:val="single" w:sz="4" w:space="0" w:color="auto"/>
              <w:left w:val="single" w:sz="4" w:space="0" w:color="auto"/>
              <w:bottom w:val="single" w:sz="4" w:space="0" w:color="auto"/>
              <w:right w:val="single" w:sz="4" w:space="0" w:color="auto"/>
            </w:tcBorders>
            <w:hideMark/>
          </w:tcPr>
          <w:p w14:paraId="75890D41" w14:textId="77777777" w:rsidR="00705E1D" w:rsidRPr="00C25BC1" w:rsidRDefault="00705E1D" w:rsidP="00C47FAB">
            <w:pPr>
              <w:pStyle w:val="TAL"/>
            </w:pPr>
            <w:r w:rsidRPr="00C25BC1">
              <w:t xml:space="preserve">The SS transmits an </w:t>
            </w:r>
            <w:r w:rsidRPr="00C25BC1">
              <w:rPr>
                <w:i/>
              </w:rPr>
              <w:t>RRCReconfiguration</w:t>
            </w:r>
            <w:r w:rsidRPr="00C25BC1">
              <w:t xml:space="preserve"> message containing NR RadioBearerConfig message to modify MN terminated SCG DRB with security key KgNB to SN terminated MCG DRB with security key change to s-KgNB.</w:t>
            </w:r>
          </w:p>
        </w:tc>
        <w:tc>
          <w:tcPr>
            <w:tcW w:w="709" w:type="dxa"/>
            <w:tcBorders>
              <w:top w:val="single" w:sz="4" w:space="0" w:color="auto"/>
              <w:left w:val="single" w:sz="4" w:space="0" w:color="auto"/>
              <w:bottom w:val="single" w:sz="4" w:space="0" w:color="auto"/>
              <w:right w:val="single" w:sz="4" w:space="0" w:color="auto"/>
            </w:tcBorders>
            <w:hideMark/>
          </w:tcPr>
          <w:p w14:paraId="25CE673C" w14:textId="77777777" w:rsidR="00705E1D" w:rsidRPr="00C25BC1" w:rsidRDefault="00705E1D" w:rsidP="00C47FAB">
            <w:pPr>
              <w:pStyle w:val="TAC"/>
            </w:pPr>
            <w:r w:rsidRPr="00C25BC1">
              <w:t>&lt;--</w:t>
            </w:r>
          </w:p>
        </w:tc>
        <w:tc>
          <w:tcPr>
            <w:tcW w:w="2977" w:type="dxa"/>
            <w:tcBorders>
              <w:top w:val="single" w:sz="4" w:space="0" w:color="auto"/>
              <w:left w:val="single" w:sz="4" w:space="0" w:color="auto"/>
              <w:bottom w:val="single" w:sz="4" w:space="0" w:color="auto"/>
              <w:right w:val="single" w:sz="4" w:space="0" w:color="auto"/>
            </w:tcBorders>
            <w:hideMark/>
          </w:tcPr>
          <w:p w14:paraId="7A5B1C92" w14:textId="77777777" w:rsidR="00705E1D" w:rsidRPr="00C25BC1" w:rsidRDefault="00705E1D" w:rsidP="00C47FAB">
            <w:pPr>
              <w:pStyle w:val="TAL"/>
              <w:rPr>
                <w:i/>
              </w:rPr>
            </w:pPr>
            <w:r w:rsidRPr="00C25BC1">
              <w:rPr>
                <w:i/>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1463FA96" w14:textId="77777777" w:rsidR="00705E1D" w:rsidRPr="00C25BC1" w:rsidRDefault="00705E1D" w:rsidP="00C47FAB">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5A91158C" w14:textId="77777777" w:rsidR="00705E1D" w:rsidRPr="00C25BC1" w:rsidRDefault="00705E1D" w:rsidP="00C47FAB">
            <w:pPr>
              <w:pStyle w:val="TAC"/>
            </w:pPr>
            <w:r w:rsidRPr="00C25BC1">
              <w:t>-</w:t>
            </w:r>
          </w:p>
        </w:tc>
      </w:tr>
      <w:tr w:rsidR="00705E1D" w:rsidRPr="00C25BC1" w14:paraId="28EF852B" w14:textId="77777777" w:rsidTr="00C47FAB">
        <w:trPr>
          <w:cantSplit/>
        </w:trPr>
        <w:tc>
          <w:tcPr>
            <w:tcW w:w="648" w:type="dxa"/>
            <w:tcBorders>
              <w:top w:val="single" w:sz="4" w:space="0" w:color="auto"/>
              <w:left w:val="single" w:sz="4" w:space="0" w:color="auto"/>
              <w:bottom w:val="single" w:sz="4" w:space="0" w:color="auto"/>
              <w:right w:val="single" w:sz="4" w:space="0" w:color="auto"/>
            </w:tcBorders>
            <w:hideMark/>
          </w:tcPr>
          <w:p w14:paraId="5FE6BF1A" w14:textId="77777777" w:rsidR="00705E1D" w:rsidRPr="00C25BC1" w:rsidRDefault="00705E1D" w:rsidP="00C47FAB">
            <w:pPr>
              <w:pStyle w:val="TAC"/>
            </w:pPr>
            <w:r w:rsidRPr="00C25BC1">
              <w:t>23</w:t>
            </w:r>
          </w:p>
        </w:tc>
        <w:tc>
          <w:tcPr>
            <w:tcW w:w="3969" w:type="dxa"/>
            <w:tcBorders>
              <w:top w:val="single" w:sz="4" w:space="0" w:color="auto"/>
              <w:left w:val="single" w:sz="4" w:space="0" w:color="auto"/>
              <w:bottom w:val="single" w:sz="4" w:space="0" w:color="auto"/>
              <w:right w:val="single" w:sz="4" w:space="0" w:color="auto"/>
            </w:tcBorders>
            <w:hideMark/>
          </w:tcPr>
          <w:p w14:paraId="323E35D7" w14:textId="77777777" w:rsidR="00705E1D" w:rsidRPr="00C25BC1" w:rsidRDefault="00705E1D" w:rsidP="00C47FAB">
            <w:pPr>
              <w:pStyle w:val="TAL"/>
            </w:pPr>
            <w:r w:rsidRPr="00C25BC1">
              <w:t xml:space="preserve">Check: Does the UE transmit an </w:t>
            </w:r>
            <w:r w:rsidRPr="00C25BC1">
              <w:rPr>
                <w:i/>
              </w:rPr>
              <w:t xml:space="preserve">RRCReconfigurationComplete </w:t>
            </w:r>
            <w:r w:rsidRPr="00C25BC1">
              <w:t>message including nr-SCG-Response?</w:t>
            </w:r>
          </w:p>
        </w:tc>
        <w:tc>
          <w:tcPr>
            <w:tcW w:w="709" w:type="dxa"/>
            <w:tcBorders>
              <w:top w:val="single" w:sz="4" w:space="0" w:color="auto"/>
              <w:left w:val="single" w:sz="4" w:space="0" w:color="auto"/>
              <w:bottom w:val="single" w:sz="4" w:space="0" w:color="auto"/>
              <w:right w:val="single" w:sz="4" w:space="0" w:color="auto"/>
            </w:tcBorders>
            <w:hideMark/>
          </w:tcPr>
          <w:p w14:paraId="17A45A71" w14:textId="77777777" w:rsidR="00705E1D" w:rsidRPr="00C25BC1" w:rsidRDefault="00705E1D" w:rsidP="00C47FAB">
            <w:pPr>
              <w:pStyle w:val="TAC"/>
            </w:pPr>
            <w:r w:rsidRPr="00C25BC1">
              <w:t>--&gt;</w:t>
            </w:r>
          </w:p>
        </w:tc>
        <w:tc>
          <w:tcPr>
            <w:tcW w:w="2977" w:type="dxa"/>
            <w:tcBorders>
              <w:top w:val="single" w:sz="4" w:space="0" w:color="auto"/>
              <w:left w:val="single" w:sz="4" w:space="0" w:color="auto"/>
              <w:bottom w:val="single" w:sz="4" w:space="0" w:color="auto"/>
              <w:right w:val="single" w:sz="4" w:space="0" w:color="auto"/>
            </w:tcBorders>
            <w:hideMark/>
          </w:tcPr>
          <w:p w14:paraId="172E52A8" w14:textId="77777777" w:rsidR="00705E1D" w:rsidRPr="00C25BC1" w:rsidRDefault="00705E1D" w:rsidP="00C47FAB">
            <w:pPr>
              <w:pStyle w:val="TAL"/>
              <w:rPr>
                <w:i/>
              </w:rPr>
            </w:pPr>
            <w:r w:rsidRPr="00C25BC1">
              <w:rPr>
                <w:i/>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6725B3F2" w14:textId="77777777" w:rsidR="00705E1D" w:rsidRPr="00C25BC1" w:rsidRDefault="00705E1D" w:rsidP="00C47FAB">
            <w:pPr>
              <w:pStyle w:val="TAC"/>
            </w:pPr>
            <w:r w:rsidRPr="00C25BC1">
              <w:t>8</w:t>
            </w:r>
          </w:p>
        </w:tc>
        <w:tc>
          <w:tcPr>
            <w:tcW w:w="892" w:type="dxa"/>
            <w:tcBorders>
              <w:top w:val="single" w:sz="4" w:space="0" w:color="auto"/>
              <w:left w:val="single" w:sz="4" w:space="0" w:color="auto"/>
              <w:bottom w:val="single" w:sz="4" w:space="0" w:color="auto"/>
              <w:right w:val="single" w:sz="4" w:space="0" w:color="auto"/>
            </w:tcBorders>
            <w:hideMark/>
          </w:tcPr>
          <w:p w14:paraId="2C753E9B" w14:textId="77777777" w:rsidR="00705E1D" w:rsidRPr="00C25BC1" w:rsidRDefault="00705E1D" w:rsidP="00C47FAB">
            <w:pPr>
              <w:pStyle w:val="TAC"/>
            </w:pPr>
            <w:r w:rsidRPr="00C25BC1">
              <w:t>P</w:t>
            </w:r>
          </w:p>
        </w:tc>
      </w:tr>
      <w:tr w:rsidR="00705E1D" w:rsidRPr="00C25BC1" w14:paraId="66ACF558" w14:textId="77777777" w:rsidTr="00C47FAB">
        <w:trPr>
          <w:cantSplit/>
        </w:trPr>
        <w:tc>
          <w:tcPr>
            <w:tcW w:w="648" w:type="dxa"/>
            <w:tcBorders>
              <w:top w:val="single" w:sz="4" w:space="0" w:color="auto"/>
              <w:left w:val="single" w:sz="4" w:space="0" w:color="auto"/>
              <w:bottom w:val="single" w:sz="4" w:space="0" w:color="auto"/>
              <w:right w:val="single" w:sz="4" w:space="0" w:color="auto"/>
            </w:tcBorders>
            <w:hideMark/>
          </w:tcPr>
          <w:p w14:paraId="07D499B1" w14:textId="77777777" w:rsidR="00705E1D" w:rsidRPr="00C25BC1" w:rsidRDefault="00705E1D" w:rsidP="00C47FAB">
            <w:pPr>
              <w:pStyle w:val="TAC"/>
            </w:pPr>
            <w:r w:rsidRPr="00C25BC1">
              <w:t>24</w:t>
            </w:r>
          </w:p>
        </w:tc>
        <w:tc>
          <w:tcPr>
            <w:tcW w:w="3969" w:type="dxa"/>
            <w:tcBorders>
              <w:top w:val="single" w:sz="4" w:space="0" w:color="auto"/>
              <w:left w:val="single" w:sz="4" w:space="0" w:color="auto"/>
              <w:bottom w:val="single" w:sz="4" w:space="0" w:color="auto"/>
              <w:right w:val="single" w:sz="4" w:space="0" w:color="auto"/>
            </w:tcBorders>
            <w:hideMark/>
          </w:tcPr>
          <w:p w14:paraId="0218D154" w14:textId="77777777" w:rsidR="00705E1D" w:rsidRPr="00C25BC1" w:rsidRDefault="00705E1D" w:rsidP="00C47FAB">
            <w:pPr>
              <w:pStyle w:val="TAL"/>
            </w:pPr>
            <w:r w:rsidRPr="00C25BC1">
              <w:t>Check: Does the test result of generic test procedure in TS 38.508-1 subclause 4.9.1 indicate that the UE is capable of exchanging IP data on MCG DRBn?</w:t>
            </w:r>
          </w:p>
        </w:tc>
        <w:tc>
          <w:tcPr>
            <w:tcW w:w="709" w:type="dxa"/>
            <w:tcBorders>
              <w:top w:val="single" w:sz="4" w:space="0" w:color="auto"/>
              <w:left w:val="single" w:sz="4" w:space="0" w:color="auto"/>
              <w:bottom w:val="single" w:sz="4" w:space="0" w:color="auto"/>
              <w:right w:val="single" w:sz="4" w:space="0" w:color="auto"/>
            </w:tcBorders>
            <w:hideMark/>
          </w:tcPr>
          <w:p w14:paraId="0D233592" w14:textId="77777777" w:rsidR="00705E1D" w:rsidRPr="00C25BC1" w:rsidRDefault="00705E1D" w:rsidP="00C47FAB">
            <w:pPr>
              <w:pStyle w:val="TAC"/>
            </w:pPr>
            <w:r w:rsidRPr="00C25BC1">
              <w:t>-</w:t>
            </w:r>
          </w:p>
        </w:tc>
        <w:tc>
          <w:tcPr>
            <w:tcW w:w="2977" w:type="dxa"/>
            <w:tcBorders>
              <w:top w:val="single" w:sz="4" w:space="0" w:color="auto"/>
              <w:left w:val="single" w:sz="4" w:space="0" w:color="auto"/>
              <w:bottom w:val="single" w:sz="4" w:space="0" w:color="auto"/>
              <w:right w:val="single" w:sz="4" w:space="0" w:color="auto"/>
            </w:tcBorders>
            <w:hideMark/>
          </w:tcPr>
          <w:p w14:paraId="1ACAE268" w14:textId="77777777" w:rsidR="00705E1D" w:rsidRPr="00C25BC1" w:rsidRDefault="00705E1D" w:rsidP="00C47FAB">
            <w:pPr>
              <w:pStyle w:val="TAL"/>
              <w:rPr>
                <w:i/>
              </w:rPr>
            </w:pPr>
            <w:r w:rsidRPr="00C25BC1">
              <w:rPr>
                <w:i/>
              </w:rPr>
              <w:t>-</w:t>
            </w:r>
          </w:p>
        </w:tc>
        <w:tc>
          <w:tcPr>
            <w:tcW w:w="567" w:type="dxa"/>
            <w:tcBorders>
              <w:top w:val="single" w:sz="4" w:space="0" w:color="auto"/>
              <w:left w:val="single" w:sz="4" w:space="0" w:color="auto"/>
              <w:bottom w:val="single" w:sz="4" w:space="0" w:color="auto"/>
              <w:right w:val="single" w:sz="4" w:space="0" w:color="auto"/>
            </w:tcBorders>
            <w:hideMark/>
          </w:tcPr>
          <w:p w14:paraId="745C7B5F" w14:textId="77777777" w:rsidR="00705E1D" w:rsidRPr="00C25BC1" w:rsidRDefault="00705E1D" w:rsidP="00C47FAB">
            <w:pPr>
              <w:pStyle w:val="TAC"/>
            </w:pPr>
            <w:r w:rsidRPr="00C25BC1">
              <w:t>8</w:t>
            </w:r>
          </w:p>
        </w:tc>
        <w:tc>
          <w:tcPr>
            <w:tcW w:w="892" w:type="dxa"/>
            <w:tcBorders>
              <w:top w:val="single" w:sz="4" w:space="0" w:color="auto"/>
              <w:left w:val="single" w:sz="4" w:space="0" w:color="auto"/>
              <w:bottom w:val="single" w:sz="4" w:space="0" w:color="auto"/>
              <w:right w:val="single" w:sz="4" w:space="0" w:color="auto"/>
            </w:tcBorders>
            <w:hideMark/>
          </w:tcPr>
          <w:p w14:paraId="1AF5E709" w14:textId="2B145C8A" w:rsidR="00705E1D" w:rsidRPr="00C25BC1" w:rsidRDefault="00705E1D" w:rsidP="00C47FAB">
            <w:pPr>
              <w:pStyle w:val="TAC"/>
            </w:pPr>
            <w:del w:id="15" w:author="Ericsson User" w:date="2023-05-12T11:39:00Z">
              <w:r w:rsidRPr="00C25BC1" w:rsidDel="00705E1D">
                <w:delText>P</w:delText>
              </w:r>
            </w:del>
            <w:ins w:id="16" w:author="Ericsson User" w:date="2023-05-12T11:39:00Z">
              <w:r>
                <w:t>-</w:t>
              </w:r>
            </w:ins>
          </w:p>
        </w:tc>
      </w:tr>
      <w:tr w:rsidR="00705E1D" w:rsidRPr="00C25BC1" w14:paraId="3B249347" w14:textId="77777777" w:rsidTr="00C47FAB">
        <w:trPr>
          <w:cantSplit/>
        </w:trPr>
        <w:tc>
          <w:tcPr>
            <w:tcW w:w="648" w:type="dxa"/>
            <w:tcBorders>
              <w:top w:val="single" w:sz="4" w:space="0" w:color="auto"/>
              <w:left w:val="single" w:sz="4" w:space="0" w:color="auto"/>
              <w:bottom w:val="single" w:sz="4" w:space="0" w:color="auto"/>
              <w:right w:val="single" w:sz="4" w:space="0" w:color="auto"/>
            </w:tcBorders>
            <w:hideMark/>
          </w:tcPr>
          <w:p w14:paraId="144D3033" w14:textId="77777777" w:rsidR="00705E1D" w:rsidRPr="00C25BC1" w:rsidRDefault="00705E1D" w:rsidP="00C47FAB">
            <w:pPr>
              <w:pStyle w:val="TAC"/>
            </w:pPr>
            <w:r w:rsidRPr="00C25BC1">
              <w:t>25</w:t>
            </w:r>
          </w:p>
        </w:tc>
        <w:tc>
          <w:tcPr>
            <w:tcW w:w="3969" w:type="dxa"/>
            <w:tcBorders>
              <w:top w:val="single" w:sz="4" w:space="0" w:color="auto"/>
              <w:left w:val="single" w:sz="4" w:space="0" w:color="auto"/>
              <w:bottom w:val="single" w:sz="4" w:space="0" w:color="auto"/>
              <w:right w:val="single" w:sz="4" w:space="0" w:color="auto"/>
            </w:tcBorders>
            <w:hideMark/>
          </w:tcPr>
          <w:p w14:paraId="703ED856" w14:textId="77777777" w:rsidR="00705E1D" w:rsidRPr="00C25BC1" w:rsidRDefault="00705E1D" w:rsidP="00C47FAB">
            <w:pPr>
              <w:pStyle w:val="TAL"/>
            </w:pPr>
            <w:r w:rsidRPr="00C25BC1">
              <w:t xml:space="preserve">The SS transmits an </w:t>
            </w:r>
            <w:r w:rsidRPr="00C25BC1">
              <w:rPr>
                <w:i/>
              </w:rPr>
              <w:t>RRCReconfiguration</w:t>
            </w:r>
            <w:r w:rsidRPr="00C25BC1">
              <w:t xml:space="preserve"> message containing NR RadioBearerConfig message to modify SN terminated MCG DRB with security key s-KgNB to MN terminated SCG DRB with security key change to KgNB.</w:t>
            </w:r>
          </w:p>
        </w:tc>
        <w:tc>
          <w:tcPr>
            <w:tcW w:w="709" w:type="dxa"/>
            <w:tcBorders>
              <w:top w:val="single" w:sz="4" w:space="0" w:color="auto"/>
              <w:left w:val="single" w:sz="4" w:space="0" w:color="auto"/>
              <w:bottom w:val="single" w:sz="4" w:space="0" w:color="auto"/>
              <w:right w:val="single" w:sz="4" w:space="0" w:color="auto"/>
            </w:tcBorders>
            <w:hideMark/>
          </w:tcPr>
          <w:p w14:paraId="35FE43D8" w14:textId="77777777" w:rsidR="00705E1D" w:rsidRPr="00C25BC1" w:rsidRDefault="00705E1D" w:rsidP="00C47FAB">
            <w:pPr>
              <w:pStyle w:val="TAC"/>
            </w:pPr>
            <w:r w:rsidRPr="00C25BC1">
              <w:t>&lt;--</w:t>
            </w:r>
          </w:p>
        </w:tc>
        <w:tc>
          <w:tcPr>
            <w:tcW w:w="2977" w:type="dxa"/>
            <w:tcBorders>
              <w:top w:val="single" w:sz="4" w:space="0" w:color="auto"/>
              <w:left w:val="single" w:sz="4" w:space="0" w:color="auto"/>
              <w:bottom w:val="single" w:sz="4" w:space="0" w:color="auto"/>
              <w:right w:val="single" w:sz="4" w:space="0" w:color="auto"/>
            </w:tcBorders>
            <w:hideMark/>
          </w:tcPr>
          <w:p w14:paraId="767D7ED2" w14:textId="77777777" w:rsidR="00705E1D" w:rsidRPr="00C25BC1" w:rsidRDefault="00705E1D" w:rsidP="00C47FAB">
            <w:pPr>
              <w:pStyle w:val="TAL"/>
              <w:rPr>
                <w:i/>
              </w:rPr>
            </w:pPr>
            <w:r w:rsidRPr="00C25BC1">
              <w:rPr>
                <w:i/>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477737D3" w14:textId="77777777" w:rsidR="00705E1D" w:rsidRPr="00C25BC1" w:rsidRDefault="00705E1D" w:rsidP="00C47FAB">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43A5651B" w14:textId="77777777" w:rsidR="00705E1D" w:rsidRPr="00C25BC1" w:rsidRDefault="00705E1D" w:rsidP="00C47FAB">
            <w:pPr>
              <w:pStyle w:val="TAC"/>
            </w:pPr>
            <w:r w:rsidRPr="00C25BC1">
              <w:t>-</w:t>
            </w:r>
          </w:p>
        </w:tc>
      </w:tr>
      <w:tr w:rsidR="00705E1D" w:rsidRPr="00C25BC1" w14:paraId="12393145" w14:textId="77777777" w:rsidTr="00C47FAB">
        <w:trPr>
          <w:cantSplit/>
        </w:trPr>
        <w:tc>
          <w:tcPr>
            <w:tcW w:w="648" w:type="dxa"/>
            <w:tcBorders>
              <w:top w:val="single" w:sz="4" w:space="0" w:color="auto"/>
              <w:left w:val="single" w:sz="4" w:space="0" w:color="auto"/>
              <w:bottom w:val="single" w:sz="4" w:space="0" w:color="auto"/>
              <w:right w:val="single" w:sz="4" w:space="0" w:color="auto"/>
            </w:tcBorders>
            <w:hideMark/>
          </w:tcPr>
          <w:p w14:paraId="0532D5CD" w14:textId="77777777" w:rsidR="00705E1D" w:rsidRPr="00C25BC1" w:rsidRDefault="00705E1D" w:rsidP="00C47FAB">
            <w:pPr>
              <w:pStyle w:val="TAC"/>
            </w:pPr>
            <w:r w:rsidRPr="00C25BC1">
              <w:t>26</w:t>
            </w:r>
          </w:p>
        </w:tc>
        <w:tc>
          <w:tcPr>
            <w:tcW w:w="3969" w:type="dxa"/>
            <w:tcBorders>
              <w:top w:val="single" w:sz="4" w:space="0" w:color="auto"/>
              <w:left w:val="single" w:sz="4" w:space="0" w:color="auto"/>
              <w:bottom w:val="single" w:sz="4" w:space="0" w:color="auto"/>
              <w:right w:val="single" w:sz="4" w:space="0" w:color="auto"/>
            </w:tcBorders>
            <w:hideMark/>
          </w:tcPr>
          <w:p w14:paraId="0A40C622" w14:textId="77777777" w:rsidR="00705E1D" w:rsidRPr="00C25BC1" w:rsidRDefault="00705E1D" w:rsidP="00C47FAB">
            <w:pPr>
              <w:pStyle w:val="TAL"/>
            </w:pPr>
            <w:r w:rsidRPr="00C25BC1">
              <w:t xml:space="preserve">Check: Does the UE transmit an </w:t>
            </w:r>
            <w:r w:rsidRPr="00C25BC1">
              <w:rPr>
                <w:i/>
              </w:rPr>
              <w:t xml:space="preserve">RRCReconfigurationComplete </w:t>
            </w:r>
            <w:r w:rsidRPr="00C25BC1">
              <w:t>message including nr-SCG-Response?</w:t>
            </w:r>
          </w:p>
        </w:tc>
        <w:tc>
          <w:tcPr>
            <w:tcW w:w="709" w:type="dxa"/>
            <w:tcBorders>
              <w:top w:val="single" w:sz="4" w:space="0" w:color="auto"/>
              <w:left w:val="single" w:sz="4" w:space="0" w:color="auto"/>
              <w:bottom w:val="single" w:sz="4" w:space="0" w:color="auto"/>
              <w:right w:val="single" w:sz="4" w:space="0" w:color="auto"/>
            </w:tcBorders>
            <w:hideMark/>
          </w:tcPr>
          <w:p w14:paraId="71FDC3B7" w14:textId="77777777" w:rsidR="00705E1D" w:rsidRPr="00C25BC1" w:rsidRDefault="00705E1D" w:rsidP="00C47FAB">
            <w:pPr>
              <w:pStyle w:val="TAC"/>
            </w:pPr>
            <w:r w:rsidRPr="00C25BC1">
              <w:t>--&gt;</w:t>
            </w:r>
          </w:p>
        </w:tc>
        <w:tc>
          <w:tcPr>
            <w:tcW w:w="2977" w:type="dxa"/>
            <w:tcBorders>
              <w:top w:val="single" w:sz="4" w:space="0" w:color="auto"/>
              <w:left w:val="single" w:sz="4" w:space="0" w:color="auto"/>
              <w:bottom w:val="single" w:sz="4" w:space="0" w:color="auto"/>
              <w:right w:val="single" w:sz="4" w:space="0" w:color="auto"/>
            </w:tcBorders>
            <w:hideMark/>
          </w:tcPr>
          <w:p w14:paraId="2F4A3A9E" w14:textId="77777777" w:rsidR="00705E1D" w:rsidRPr="00C25BC1" w:rsidRDefault="00705E1D" w:rsidP="00C47FAB">
            <w:pPr>
              <w:pStyle w:val="TAL"/>
              <w:rPr>
                <w:i/>
              </w:rPr>
            </w:pPr>
            <w:r w:rsidRPr="00C25BC1">
              <w:rPr>
                <w:i/>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4DB7920B" w14:textId="77777777" w:rsidR="00705E1D" w:rsidRPr="00C25BC1" w:rsidRDefault="00705E1D" w:rsidP="00C47FAB">
            <w:pPr>
              <w:pStyle w:val="TAC"/>
            </w:pPr>
            <w:r w:rsidRPr="00C25BC1">
              <w:t>9</w:t>
            </w:r>
          </w:p>
        </w:tc>
        <w:tc>
          <w:tcPr>
            <w:tcW w:w="892" w:type="dxa"/>
            <w:tcBorders>
              <w:top w:val="single" w:sz="4" w:space="0" w:color="auto"/>
              <w:left w:val="single" w:sz="4" w:space="0" w:color="auto"/>
              <w:bottom w:val="single" w:sz="4" w:space="0" w:color="auto"/>
              <w:right w:val="single" w:sz="4" w:space="0" w:color="auto"/>
            </w:tcBorders>
            <w:hideMark/>
          </w:tcPr>
          <w:p w14:paraId="166A9740" w14:textId="77777777" w:rsidR="00705E1D" w:rsidRPr="00C25BC1" w:rsidRDefault="00705E1D" w:rsidP="00C47FAB">
            <w:pPr>
              <w:pStyle w:val="TAC"/>
            </w:pPr>
            <w:r w:rsidRPr="00C25BC1">
              <w:t>P</w:t>
            </w:r>
          </w:p>
        </w:tc>
      </w:tr>
      <w:tr w:rsidR="00705E1D" w:rsidRPr="00C25BC1" w14:paraId="504B609D" w14:textId="77777777" w:rsidTr="00C47FAB">
        <w:trPr>
          <w:cantSplit/>
        </w:trPr>
        <w:tc>
          <w:tcPr>
            <w:tcW w:w="648" w:type="dxa"/>
            <w:tcBorders>
              <w:top w:val="single" w:sz="4" w:space="0" w:color="auto"/>
              <w:left w:val="single" w:sz="4" w:space="0" w:color="auto"/>
              <w:bottom w:val="single" w:sz="4" w:space="0" w:color="auto"/>
              <w:right w:val="single" w:sz="4" w:space="0" w:color="auto"/>
            </w:tcBorders>
            <w:hideMark/>
          </w:tcPr>
          <w:p w14:paraId="3723CE54" w14:textId="77777777" w:rsidR="00705E1D" w:rsidRPr="00C25BC1" w:rsidRDefault="00705E1D" w:rsidP="00C47FAB">
            <w:pPr>
              <w:pStyle w:val="TAC"/>
            </w:pPr>
            <w:r w:rsidRPr="00C25BC1">
              <w:t>27</w:t>
            </w:r>
          </w:p>
        </w:tc>
        <w:tc>
          <w:tcPr>
            <w:tcW w:w="3969" w:type="dxa"/>
            <w:tcBorders>
              <w:top w:val="single" w:sz="4" w:space="0" w:color="auto"/>
              <w:left w:val="single" w:sz="4" w:space="0" w:color="auto"/>
              <w:bottom w:val="single" w:sz="4" w:space="0" w:color="auto"/>
              <w:right w:val="single" w:sz="4" w:space="0" w:color="auto"/>
            </w:tcBorders>
            <w:hideMark/>
          </w:tcPr>
          <w:p w14:paraId="73AF3112" w14:textId="77777777" w:rsidR="00705E1D" w:rsidRPr="00C25BC1" w:rsidRDefault="00705E1D" w:rsidP="00C47FAB">
            <w:pPr>
              <w:pStyle w:val="TAL"/>
            </w:pPr>
            <w:r w:rsidRPr="00C25BC1">
              <w:t>Check: Does the test result of generic test procedure in TS 38.508-1 subclause 4.9.1 indicate that the UE is capable of exchanging IP data on SCG DRBn?</w:t>
            </w:r>
          </w:p>
        </w:tc>
        <w:tc>
          <w:tcPr>
            <w:tcW w:w="709" w:type="dxa"/>
            <w:tcBorders>
              <w:top w:val="single" w:sz="4" w:space="0" w:color="auto"/>
              <w:left w:val="single" w:sz="4" w:space="0" w:color="auto"/>
              <w:bottom w:val="single" w:sz="4" w:space="0" w:color="auto"/>
              <w:right w:val="single" w:sz="4" w:space="0" w:color="auto"/>
            </w:tcBorders>
            <w:hideMark/>
          </w:tcPr>
          <w:p w14:paraId="22FA8776" w14:textId="77777777" w:rsidR="00705E1D" w:rsidRPr="00C25BC1" w:rsidRDefault="00705E1D" w:rsidP="00C47FAB">
            <w:pPr>
              <w:pStyle w:val="TAC"/>
            </w:pPr>
            <w:r w:rsidRPr="00C25BC1">
              <w:t>-</w:t>
            </w:r>
          </w:p>
        </w:tc>
        <w:tc>
          <w:tcPr>
            <w:tcW w:w="2977" w:type="dxa"/>
            <w:tcBorders>
              <w:top w:val="single" w:sz="4" w:space="0" w:color="auto"/>
              <w:left w:val="single" w:sz="4" w:space="0" w:color="auto"/>
              <w:bottom w:val="single" w:sz="4" w:space="0" w:color="auto"/>
              <w:right w:val="single" w:sz="4" w:space="0" w:color="auto"/>
            </w:tcBorders>
            <w:hideMark/>
          </w:tcPr>
          <w:p w14:paraId="002B8087" w14:textId="77777777" w:rsidR="00705E1D" w:rsidRPr="00C25BC1" w:rsidRDefault="00705E1D" w:rsidP="00C47FAB">
            <w:pPr>
              <w:pStyle w:val="TAL"/>
              <w:rPr>
                <w:i/>
              </w:rPr>
            </w:pPr>
            <w:r w:rsidRPr="00C25BC1">
              <w:rPr>
                <w:i/>
              </w:rPr>
              <w:t>-</w:t>
            </w:r>
          </w:p>
        </w:tc>
        <w:tc>
          <w:tcPr>
            <w:tcW w:w="567" w:type="dxa"/>
            <w:tcBorders>
              <w:top w:val="single" w:sz="4" w:space="0" w:color="auto"/>
              <w:left w:val="single" w:sz="4" w:space="0" w:color="auto"/>
              <w:bottom w:val="single" w:sz="4" w:space="0" w:color="auto"/>
              <w:right w:val="single" w:sz="4" w:space="0" w:color="auto"/>
            </w:tcBorders>
            <w:hideMark/>
          </w:tcPr>
          <w:p w14:paraId="1FEE7989" w14:textId="77777777" w:rsidR="00705E1D" w:rsidRPr="00C25BC1" w:rsidRDefault="00705E1D" w:rsidP="00C47FAB">
            <w:pPr>
              <w:pStyle w:val="TAC"/>
            </w:pPr>
            <w:r w:rsidRPr="00C25BC1">
              <w:t>9</w:t>
            </w:r>
          </w:p>
        </w:tc>
        <w:tc>
          <w:tcPr>
            <w:tcW w:w="892" w:type="dxa"/>
            <w:tcBorders>
              <w:top w:val="single" w:sz="4" w:space="0" w:color="auto"/>
              <w:left w:val="single" w:sz="4" w:space="0" w:color="auto"/>
              <w:bottom w:val="single" w:sz="4" w:space="0" w:color="auto"/>
              <w:right w:val="single" w:sz="4" w:space="0" w:color="auto"/>
            </w:tcBorders>
            <w:hideMark/>
          </w:tcPr>
          <w:p w14:paraId="1AB942FB" w14:textId="1540B73D" w:rsidR="00705E1D" w:rsidRPr="00C25BC1" w:rsidRDefault="00705E1D" w:rsidP="00C47FAB">
            <w:pPr>
              <w:pStyle w:val="TAC"/>
            </w:pPr>
            <w:del w:id="17" w:author="Ericsson User" w:date="2023-05-12T11:39:00Z">
              <w:r w:rsidRPr="00C25BC1" w:rsidDel="00705E1D">
                <w:delText>P</w:delText>
              </w:r>
            </w:del>
            <w:ins w:id="18" w:author="Ericsson User" w:date="2023-05-12T11:39:00Z">
              <w:r>
                <w:t>-</w:t>
              </w:r>
            </w:ins>
          </w:p>
        </w:tc>
      </w:tr>
    </w:tbl>
    <w:p w14:paraId="76C6412C" w14:textId="77777777" w:rsidR="00705E1D" w:rsidRPr="00C25BC1" w:rsidRDefault="00705E1D" w:rsidP="00705E1D"/>
    <w:p w14:paraId="2EBF2288" w14:textId="77777777" w:rsidR="00705E1D" w:rsidRPr="00C25BC1" w:rsidRDefault="00705E1D" w:rsidP="00705E1D">
      <w:pPr>
        <w:pStyle w:val="H6"/>
      </w:pPr>
      <w:r w:rsidRPr="00C25BC1">
        <w:lastRenderedPageBreak/>
        <w:t>8.2.2.8.2.3.3</w:t>
      </w:r>
      <w:r w:rsidRPr="00C25BC1">
        <w:tab/>
        <w:t>Specific message contents</w:t>
      </w:r>
    </w:p>
    <w:p w14:paraId="759C8475" w14:textId="77777777" w:rsidR="00705E1D" w:rsidRPr="00C25BC1" w:rsidRDefault="00705E1D" w:rsidP="00705E1D">
      <w:pPr>
        <w:pStyle w:val="TH"/>
      </w:pPr>
      <w:r w:rsidRPr="00C25BC1">
        <w:t xml:space="preserve">Table 8.2.2.8.2.3.3-1: </w:t>
      </w:r>
      <w:r w:rsidRPr="00C25BC1">
        <w:rPr>
          <w:i/>
        </w:rPr>
        <w:t xml:space="preserve">RRCReconfiguration </w:t>
      </w:r>
      <w:r w:rsidRPr="00C25BC1">
        <w:t>(step 1, Table 8.2.2.8.2.3.2-1)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705E1D" w:rsidRPr="00C25BC1" w14:paraId="5F5996FA" w14:textId="77777777" w:rsidTr="00C47FAB">
        <w:tc>
          <w:tcPr>
            <w:tcW w:w="9720" w:type="dxa"/>
            <w:gridSpan w:val="4"/>
            <w:tcBorders>
              <w:top w:val="single" w:sz="4" w:space="0" w:color="auto"/>
              <w:left w:val="single" w:sz="4" w:space="0" w:color="auto"/>
              <w:bottom w:val="single" w:sz="4" w:space="0" w:color="auto"/>
              <w:right w:val="single" w:sz="4" w:space="0" w:color="auto"/>
            </w:tcBorders>
            <w:hideMark/>
          </w:tcPr>
          <w:p w14:paraId="10928088" w14:textId="77777777" w:rsidR="00705E1D" w:rsidRPr="00C25BC1" w:rsidRDefault="00705E1D" w:rsidP="00C47FAB">
            <w:pPr>
              <w:pStyle w:val="TAL"/>
            </w:pPr>
            <w:r w:rsidRPr="00C25BC1">
              <w:t>Derivation Path: TS 38.508-1 [4], Table 4.6.1-13</w:t>
            </w:r>
          </w:p>
        </w:tc>
      </w:tr>
      <w:tr w:rsidR="00705E1D" w:rsidRPr="00C25BC1" w14:paraId="6B6C139C"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1F028" w14:textId="77777777" w:rsidR="00705E1D" w:rsidRPr="00C25BC1" w:rsidRDefault="00705E1D" w:rsidP="00C47FAB">
            <w:pPr>
              <w:pStyle w:val="TAH"/>
            </w:pPr>
            <w:r w:rsidRPr="00C25BC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6E141" w14:textId="77777777" w:rsidR="00705E1D" w:rsidRPr="00C25BC1" w:rsidRDefault="00705E1D" w:rsidP="00C47FAB">
            <w:pPr>
              <w:pStyle w:val="TAH"/>
            </w:pPr>
            <w:r w:rsidRPr="00C25BC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C79B1" w14:textId="77777777" w:rsidR="00705E1D" w:rsidRPr="00C25BC1" w:rsidRDefault="00705E1D" w:rsidP="00C47FAB">
            <w:pPr>
              <w:pStyle w:val="TAH"/>
            </w:pPr>
            <w:r w:rsidRPr="00C25BC1">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55789" w14:textId="77777777" w:rsidR="00705E1D" w:rsidRPr="00C25BC1" w:rsidRDefault="00705E1D" w:rsidP="00C47FAB">
            <w:pPr>
              <w:pStyle w:val="TAH"/>
            </w:pPr>
            <w:r w:rsidRPr="00C25BC1">
              <w:t>Condition</w:t>
            </w:r>
          </w:p>
        </w:tc>
      </w:tr>
      <w:tr w:rsidR="00705E1D" w:rsidRPr="00C25BC1" w14:paraId="4F0F9CA5"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936CB" w14:textId="77777777" w:rsidR="00705E1D" w:rsidRPr="00C25BC1" w:rsidRDefault="00705E1D" w:rsidP="00C47FAB">
            <w:pPr>
              <w:pStyle w:val="TAL"/>
            </w:pPr>
            <w:r w:rsidRPr="00C25BC1">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7CB9C"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AEC8D"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19EA3" w14:textId="77777777" w:rsidR="00705E1D" w:rsidRPr="00C25BC1" w:rsidRDefault="00705E1D" w:rsidP="00C47FAB">
            <w:pPr>
              <w:pStyle w:val="TAL"/>
            </w:pPr>
          </w:p>
        </w:tc>
      </w:tr>
      <w:tr w:rsidR="00705E1D" w:rsidRPr="00C25BC1" w14:paraId="4FFE3674"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94015" w14:textId="77777777" w:rsidR="00705E1D" w:rsidRPr="00C25BC1" w:rsidRDefault="00705E1D" w:rsidP="00C47FAB">
            <w:pPr>
              <w:pStyle w:val="TAL"/>
            </w:pPr>
            <w:r w:rsidRPr="00C25BC1">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C2CD1"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FF078"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8FB51" w14:textId="77777777" w:rsidR="00705E1D" w:rsidRPr="00C25BC1" w:rsidRDefault="00705E1D" w:rsidP="00C47FAB">
            <w:pPr>
              <w:pStyle w:val="TAL"/>
            </w:pPr>
          </w:p>
        </w:tc>
      </w:tr>
      <w:tr w:rsidR="00705E1D" w:rsidRPr="00C25BC1" w14:paraId="64B86B3B"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BECC9" w14:textId="77777777" w:rsidR="00705E1D" w:rsidRPr="00C25BC1" w:rsidRDefault="00705E1D" w:rsidP="00C47FAB">
            <w:pPr>
              <w:pStyle w:val="TAL"/>
            </w:pPr>
            <w:r w:rsidRPr="00C25BC1">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7C365"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FD481"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83866" w14:textId="77777777" w:rsidR="00705E1D" w:rsidRPr="00C25BC1" w:rsidRDefault="00705E1D" w:rsidP="00C47FAB">
            <w:pPr>
              <w:pStyle w:val="TAL"/>
            </w:pPr>
          </w:p>
        </w:tc>
      </w:tr>
      <w:tr w:rsidR="00705E1D" w:rsidRPr="00C25BC1" w14:paraId="278F4790"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6AFE5" w14:textId="77777777" w:rsidR="00705E1D" w:rsidRPr="00C25BC1" w:rsidRDefault="00705E1D"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6A887"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C0FB2"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2F288" w14:textId="77777777" w:rsidR="00705E1D" w:rsidRPr="00C25BC1" w:rsidRDefault="00705E1D" w:rsidP="00C47FAB">
            <w:pPr>
              <w:pStyle w:val="TAL"/>
            </w:pPr>
          </w:p>
        </w:tc>
      </w:tr>
      <w:tr w:rsidR="00705E1D" w:rsidRPr="00C25BC1" w14:paraId="79A23EFF"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93867" w14:textId="77777777" w:rsidR="00705E1D" w:rsidRPr="00C25BC1" w:rsidRDefault="00705E1D"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5A022"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D1496"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BAF56" w14:textId="77777777" w:rsidR="00705E1D" w:rsidRPr="00C25BC1" w:rsidRDefault="00705E1D" w:rsidP="00C47FAB">
            <w:pPr>
              <w:pStyle w:val="TAL"/>
            </w:pPr>
          </w:p>
        </w:tc>
      </w:tr>
      <w:tr w:rsidR="00705E1D" w:rsidRPr="00C25BC1" w14:paraId="7A3A8E2E"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7A4C9" w14:textId="77777777" w:rsidR="00705E1D" w:rsidRPr="00C25BC1" w:rsidRDefault="00705E1D"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99F71"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68586"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D267E" w14:textId="77777777" w:rsidR="00705E1D" w:rsidRPr="00C25BC1" w:rsidRDefault="00705E1D" w:rsidP="00C47FAB">
            <w:pPr>
              <w:pStyle w:val="TAL"/>
            </w:pPr>
          </w:p>
        </w:tc>
      </w:tr>
      <w:tr w:rsidR="00705E1D" w:rsidRPr="00C25BC1" w14:paraId="2BFCE8D9"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D75D2" w14:textId="77777777" w:rsidR="00705E1D" w:rsidRPr="00C25BC1" w:rsidRDefault="00705E1D" w:rsidP="00C47FAB">
            <w:pPr>
              <w:pStyle w:val="TAL"/>
            </w:pPr>
            <w:r w:rsidRPr="00C25BC1">
              <w:t xml:space="preserve">              mrdc-SecondaryCellGroupConfig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DBD8D"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D8FE9"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68E46" w14:textId="77777777" w:rsidR="00705E1D" w:rsidRPr="00C25BC1" w:rsidRDefault="00705E1D" w:rsidP="00C47FAB">
            <w:pPr>
              <w:pStyle w:val="TAL"/>
            </w:pPr>
          </w:p>
        </w:tc>
      </w:tr>
      <w:tr w:rsidR="00705E1D" w:rsidRPr="00C25BC1" w14:paraId="6F16DE67"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207DA95F" w14:textId="77777777" w:rsidR="00705E1D" w:rsidRPr="00C25BC1" w:rsidRDefault="00705E1D" w:rsidP="00C47FAB">
            <w:pPr>
              <w:pStyle w:val="TAL"/>
            </w:pPr>
            <w:r w:rsidRPr="00C25BC1">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0FD76181"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54C449FC"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09572443" w14:textId="77777777" w:rsidR="00705E1D" w:rsidRPr="00C25BC1" w:rsidRDefault="00705E1D" w:rsidP="00C47FAB">
            <w:pPr>
              <w:pStyle w:val="TAL"/>
            </w:pPr>
          </w:p>
        </w:tc>
      </w:tr>
      <w:tr w:rsidR="00705E1D" w:rsidRPr="00C25BC1" w14:paraId="2E54382F"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5B5EFADF" w14:textId="77777777" w:rsidR="00705E1D" w:rsidRPr="00C25BC1" w:rsidRDefault="00705E1D" w:rsidP="00C47FAB">
            <w:pPr>
              <w:pStyle w:val="TAL"/>
            </w:pPr>
            <w:r w:rsidRPr="00C25BC1">
              <w:t xml:space="preserve">                  mrdc-SecondaryCellGroup CHOICE {</w:t>
            </w:r>
          </w:p>
        </w:tc>
        <w:tc>
          <w:tcPr>
            <w:tcW w:w="2268" w:type="dxa"/>
            <w:tcBorders>
              <w:top w:val="single" w:sz="4" w:space="0" w:color="auto"/>
              <w:left w:val="single" w:sz="4" w:space="0" w:color="auto"/>
              <w:bottom w:val="single" w:sz="4" w:space="0" w:color="auto"/>
              <w:right w:val="single" w:sz="4" w:space="0" w:color="auto"/>
            </w:tcBorders>
          </w:tcPr>
          <w:p w14:paraId="65CB14C0"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3AE7FE7D"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711ADB19" w14:textId="77777777" w:rsidR="00705E1D" w:rsidRPr="00C25BC1" w:rsidRDefault="00705E1D" w:rsidP="00C47FAB">
            <w:pPr>
              <w:pStyle w:val="TAL"/>
            </w:pPr>
          </w:p>
        </w:tc>
      </w:tr>
      <w:tr w:rsidR="00705E1D" w:rsidRPr="00C25BC1" w14:paraId="5839C4F8"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6FFC1E57" w14:textId="77777777" w:rsidR="00705E1D" w:rsidRPr="00C25BC1" w:rsidRDefault="00705E1D" w:rsidP="00C47FAB">
            <w:pPr>
              <w:pStyle w:val="TAL"/>
            </w:pPr>
            <w:r w:rsidRPr="00C25BC1">
              <w:t xml:space="preserve">                    nr-SCG</w:t>
            </w:r>
          </w:p>
        </w:tc>
        <w:tc>
          <w:tcPr>
            <w:tcW w:w="2268" w:type="dxa"/>
            <w:tcBorders>
              <w:top w:val="single" w:sz="4" w:space="0" w:color="auto"/>
              <w:left w:val="single" w:sz="4" w:space="0" w:color="auto"/>
              <w:bottom w:val="single" w:sz="4" w:space="0" w:color="auto"/>
              <w:right w:val="single" w:sz="4" w:space="0" w:color="auto"/>
            </w:tcBorders>
            <w:hideMark/>
          </w:tcPr>
          <w:p w14:paraId="3624E372" w14:textId="77777777" w:rsidR="00705E1D" w:rsidRPr="00C25BC1" w:rsidRDefault="00705E1D" w:rsidP="00C47FAB">
            <w:pPr>
              <w:pStyle w:val="TAL"/>
            </w:pPr>
            <w:r w:rsidRPr="00C25BC1">
              <w:t>OCTET STRING (CONTAINING RRCReconfiguration-SCG)</w:t>
            </w:r>
          </w:p>
        </w:tc>
        <w:tc>
          <w:tcPr>
            <w:tcW w:w="1701" w:type="dxa"/>
            <w:tcBorders>
              <w:top w:val="single" w:sz="4" w:space="0" w:color="auto"/>
              <w:left w:val="single" w:sz="4" w:space="0" w:color="auto"/>
              <w:bottom w:val="single" w:sz="4" w:space="0" w:color="auto"/>
              <w:right w:val="single" w:sz="4" w:space="0" w:color="auto"/>
            </w:tcBorders>
          </w:tcPr>
          <w:p w14:paraId="40365F5C"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00F52930" w14:textId="77777777" w:rsidR="00705E1D" w:rsidRPr="00C25BC1" w:rsidRDefault="00705E1D" w:rsidP="00C47FAB">
            <w:pPr>
              <w:pStyle w:val="TAL"/>
            </w:pPr>
          </w:p>
        </w:tc>
      </w:tr>
      <w:tr w:rsidR="00705E1D" w:rsidRPr="00C25BC1" w14:paraId="706E69D5"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3B463038"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0EB49649"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40F61C00"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3C9D0FA8" w14:textId="77777777" w:rsidR="00705E1D" w:rsidRPr="00C25BC1" w:rsidRDefault="00705E1D" w:rsidP="00C47FAB">
            <w:pPr>
              <w:pStyle w:val="TAL"/>
            </w:pPr>
          </w:p>
        </w:tc>
      </w:tr>
      <w:tr w:rsidR="00705E1D" w:rsidRPr="00C25BC1" w14:paraId="04389E8E"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56DF0D5C"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46105B5D"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7C8DC98F"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667A7DCA" w14:textId="77777777" w:rsidR="00705E1D" w:rsidRPr="00C25BC1" w:rsidRDefault="00705E1D" w:rsidP="00C47FAB">
            <w:pPr>
              <w:pStyle w:val="TAL"/>
            </w:pPr>
          </w:p>
        </w:tc>
      </w:tr>
      <w:tr w:rsidR="00705E1D" w:rsidRPr="00C25BC1" w14:paraId="2083DE48"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0B275DD8"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0047DA0D"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5F84C923"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04252833" w14:textId="77777777" w:rsidR="00705E1D" w:rsidRPr="00C25BC1" w:rsidRDefault="00705E1D" w:rsidP="00C47FAB">
            <w:pPr>
              <w:pStyle w:val="TAL"/>
            </w:pPr>
          </w:p>
        </w:tc>
      </w:tr>
      <w:tr w:rsidR="00705E1D" w:rsidRPr="00C25BC1" w14:paraId="2D00C2BC" w14:textId="77777777" w:rsidTr="00C47FAB">
        <w:tc>
          <w:tcPr>
            <w:tcW w:w="4500" w:type="dxa"/>
            <w:tcBorders>
              <w:top w:val="single" w:sz="4" w:space="0" w:color="auto"/>
              <w:left w:val="single" w:sz="4" w:space="0" w:color="auto"/>
              <w:bottom w:val="single" w:sz="4" w:space="0" w:color="auto"/>
              <w:right w:val="single" w:sz="4" w:space="0" w:color="auto"/>
            </w:tcBorders>
          </w:tcPr>
          <w:p w14:paraId="7DF33B02" w14:textId="77777777" w:rsidR="00705E1D" w:rsidRPr="00C25BC1" w:rsidRDefault="00705E1D" w:rsidP="00C47FAB">
            <w:pPr>
              <w:pStyle w:val="TAL"/>
              <w:rPr>
                <w:lang w:eastAsia="zh-CN"/>
              </w:rPr>
            </w:pPr>
            <w:r w:rsidRPr="00C25BC1">
              <w:rPr>
                <w:lang w:eastAsia="zh-CN"/>
              </w:rPr>
              <w:t xml:space="preserve">              radioBearerConfig2</w:t>
            </w:r>
          </w:p>
        </w:tc>
        <w:tc>
          <w:tcPr>
            <w:tcW w:w="2268" w:type="dxa"/>
            <w:tcBorders>
              <w:top w:val="single" w:sz="4" w:space="0" w:color="auto"/>
              <w:left w:val="single" w:sz="4" w:space="0" w:color="auto"/>
              <w:bottom w:val="single" w:sz="4" w:space="0" w:color="auto"/>
              <w:right w:val="single" w:sz="4" w:space="0" w:color="auto"/>
            </w:tcBorders>
          </w:tcPr>
          <w:p w14:paraId="772BA72C" w14:textId="77777777" w:rsidR="00705E1D" w:rsidRPr="00C25BC1" w:rsidRDefault="00705E1D" w:rsidP="00C47FAB">
            <w:pPr>
              <w:pStyle w:val="TAL"/>
            </w:pPr>
            <w:r w:rsidRPr="00C25BC1">
              <w:t>RadioBearerConfig-SCG</w:t>
            </w:r>
          </w:p>
        </w:tc>
        <w:tc>
          <w:tcPr>
            <w:tcW w:w="1701" w:type="dxa"/>
            <w:tcBorders>
              <w:top w:val="single" w:sz="4" w:space="0" w:color="auto"/>
              <w:left w:val="single" w:sz="4" w:space="0" w:color="auto"/>
              <w:bottom w:val="single" w:sz="4" w:space="0" w:color="auto"/>
              <w:right w:val="single" w:sz="4" w:space="0" w:color="auto"/>
            </w:tcBorders>
          </w:tcPr>
          <w:p w14:paraId="60B92F1B" w14:textId="77777777" w:rsidR="00705E1D" w:rsidRPr="00C25BC1" w:rsidRDefault="00705E1D" w:rsidP="00C47FAB">
            <w:pPr>
              <w:pStyle w:val="TAL"/>
            </w:pPr>
            <w:r w:rsidRPr="00C25BC1">
              <w:t>See Table 8.2.2.8.2.3.3-1B</w:t>
            </w:r>
          </w:p>
        </w:tc>
        <w:tc>
          <w:tcPr>
            <w:tcW w:w="1251" w:type="dxa"/>
            <w:tcBorders>
              <w:top w:val="single" w:sz="4" w:space="0" w:color="auto"/>
              <w:left w:val="single" w:sz="4" w:space="0" w:color="auto"/>
              <w:bottom w:val="single" w:sz="4" w:space="0" w:color="auto"/>
              <w:right w:val="single" w:sz="4" w:space="0" w:color="auto"/>
            </w:tcBorders>
          </w:tcPr>
          <w:p w14:paraId="3B50FCD8" w14:textId="77777777" w:rsidR="00705E1D" w:rsidRPr="00C25BC1" w:rsidRDefault="00705E1D" w:rsidP="00C47FAB">
            <w:pPr>
              <w:pStyle w:val="TAL"/>
            </w:pPr>
          </w:p>
        </w:tc>
      </w:tr>
      <w:tr w:rsidR="00705E1D" w:rsidRPr="00C25BC1" w14:paraId="238A391C"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113B7F17"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32875233"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0C6934E3"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3B1EB172" w14:textId="77777777" w:rsidR="00705E1D" w:rsidRPr="00C25BC1" w:rsidRDefault="00705E1D" w:rsidP="00C47FAB">
            <w:pPr>
              <w:pStyle w:val="TAL"/>
            </w:pPr>
          </w:p>
        </w:tc>
      </w:tr>
      <w:tr w:rsidR="00705E1D" w:rsidRPr="00C25BC1" w14:paraId="5D023EDA"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08BDA0B8"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6DCB7980"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3201085B"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6CAA516A" w14:textId="77777777" w:rsidR="00705E1D" w:rsidRPr="00C25BC1" w:rsidRDefault="00705E1D" w:rsidP="00C47FAB">
            <w:pPr>
              <w:pStyle w:val="TAL"/>
            </w:pPr>
          </w:p>
        </w:tc>
      </w:tr>
      <w:tr w:rsidR="00705E1D" w:rsidRPr="00C25BC1" w14:paraId="7A1E4948"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3A32080A"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2C6B2F1E"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26FB5051"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1244F2AB" w14:textId="77777777" w:rsidR="00705E1D" w:rsidRPr="00C25BC1" w:rsidRDefault="00705E1D" w:rsidP="00C47FAB">
            <w:pPr>
              <w:pStyle w:val="TAL"/>
            </w:pPr>
          </w:p>
        </w:tc>
      </w:tr>
      <w:tr w:rsidR="00705E1D" w:rsidRPr="00C25BC1" w14:paraId="6AC52759"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76EE5413"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301C6619"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4C859709"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3C0018D3" w14:textId="77777777" w:rsidR="00705E1D" w:rsidRPr="00C25BC1" w:rsidRDefault="00705E1D" w:rsidP="00C47FAB">
            <w:pPr>
              <w:pStyle w:val="TAL"/>
            </w:pPr>
          </w:p>
        </w:tc>
      </w:tr>
      <w:tr w:rsidR="00705E1D" w:rsidRPr="00C25BC1" w14:paraId="786E7F10"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2883733A"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55E82F24"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47656553"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17ECF48D" w14:textId="77777777" w:rsidR="00705E1D" w:rsidRPr="00C25BC1" w:rsidRDefault="00705E1D" w:rsidP="00C47FAB">
            <w:pPr>
              <w:pStyle w:val="TAL"/>
            </w:pPr>
          </w:p>
        </w:tc>
      </w:tr>
      <w:tr w:rsidR="00705E1D" w:rsidRPr="00C25BC1" w14:paraId="062FAE0C"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420D91B5"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1D9BA133"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7683F033"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3EA2CA17" w14:textId="77777777" w:rsidR="00705E1D" w:rsidRPr="00C25BC1" w:rsidRDefault="00705E1D" w:rsidP="00C47FAB">
            <w:pPr>
              <w:pStyle w:val="TAL"/>
            </w:pPr>
          </w:p>
        </w:tc>
      </w:tr>
    </w:tbl>
    <w:p w14:paraId="6E34C618" w14:textId="77777777" w:rsidR="00705E1D" w:rsidRPr="00C25BC1" w:rsidRDefault="00705E1D" w:rsidP="00705E1D"/>
    <w:p w14:paraId="79A06859" w14:textId="77777777" w:rsidR="00705E1D" w:rsidRPr="00C25BC1" w:rsidRDefault="00705E1D" w:rsidP="00705E1D">
      <w:pPr>
        <w:pStyle w:val="TH"/>
        <w:rPr>
          <w:i/>
        </w:rPr>
      </w:pPr>
      <w:r w:rsidRPr="00C25BC1">
        <w:t>Table 8.2.2.8.2.3.3-1A: RadioBearerConfig-SCG ( Table 8.2.2.8.2.3.3-8, Table 8.2.2.8.2.3.3-21, Table 8.2.2.8.2.3.3-28)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5E1D" w:rsidRPr="00C25BC1" w14:paraId="5E58D4B9" w14:textId="77777777" w:rsidTr="00C47FAB">
        <w:tc>
          <w:tcPr>
            <w:tcW w:w="9747" w:type="dxa"/>
            <w:gridSpan w:val="4"/>
          </w:tcPr>
          <w:p w14:paraId="19D01240" w14:textId="77777777" w:rsidR="00705E1D" w:rsidRPr="00C25BC1" w:rsidRDefault="00705E1D" w:rsidP="00C47FAB">
            <w:pPr>
              <w:pStyle w:val="TAH"/>
              <w:jc w:val="left"/>
              <w:rPr>
                <w:b w:val="0"/>
              </w:rPr>
            </w:pPr>
            <w:r w:rsidRPr="00C25BC1">
              <w:t xml:space="preserve"> </w:t>
            </w:r>
            <w:r w:rsidRPr="00C25BC1">
              <w:rPr>
                <w:b w:val="0"/>
              </w:rPr>
              <w:t>Derivation Path: TS 38.508-1 [4], Table 4.6.3-132 with condition DRB1 and Re-establish_PDCP</w:t>
            </w:r>
          </w:p>
        </w:tc>
      </w:tr>
      <w:tr w:rsidR="00705E1D" w:rsidRPr="00C25BC1" w14:paraId="423D7D33" w14:textId="77777777" w:rsidTr="00C47FAB">
        <w:tc>
          <w:tcPr>
            <w:tcW w:w="4535" w:type="dxa"/>
          </w:tcPr>
          <w:p w14:paraId="10E5B53F" w14:textId="77777777" w:rsidR="00705E1D" w:rsidRPr="00C25BC1" w:rsidRDefault="00705E1D" w:rsidP="00C47FAB">
            <w:pPr>
              <w:pStyle w:val="TAH"/>
            </w:pPr>
            <w:r w:rsidRPr="00C25BC1">
              <w:t>Information Element</w:t>
            </w:r>
          </w:p>
        </w:tc>
        <w:tc>
          <w:tcPr>
            <w:tcW w:w="2267" w:type="dxa"/>
          </w:tcPr>
          <w:p w14:paraId="5766E4E9" w14:textId="77777777" w:rsidR="00705E1D" w:rsidRPr="00C25BC1" w:rsidRDefault="00705E1D" w:rsidP="00C47FAB">
            <w:pPr>
              <w:pStyle w:val="TAH"/>
            </w:pPr>
            <w:r w:rsidRPr="00C25BC1">
              <w:t>Value/remark</w:t>
            </w:r>
          </w:p>
        </w:tc>
        <w:tc>
          <w:tcPr>
            <w:tcW w:w="1700" w:type="dxa"/>
          </w:tcPr>
          <w:p w14:paraId="2168B33C" w14:textId="77777777" w:rsidR="00705E1D" w:rsidRPr="00C25BC1" w:rsidRDefault="00705E1D" w:rsidP="00C47FAB">
            <w:pPr>
              <w:pStyle w:val="TAH"/>
            </w:pPr>
            <w:r w:rsidRPr="00C25BC1">
              <w:t>Comment</w:t>
            </w:r>
          </w:p>
        </w:tc>
        <w:tc>
          <w:tcPr>
            <w:tcW w:w="1245" w:type="dxa"/>
          </w:tcPr>
          <w:p w14:paraId="48B0D08D" w14:textId="77777777" w:rsidR="00705E1D" w:rsidRPr="00C25BC1" w:rsidRDefault="00705E1D" w:rsidP="00C47FAB">
            <w:pPr>
              <w:pStyle w:val="TAH"/>
            </w:pPr>
            <w:r w:rsidRPr="00C25BC1">
              <w:t>Condition</w:t>
            </w:r>
          </w:p>
        </w:tc>
      </w:tr>
      <w:tr w:rsidR="00705E1D" w:rsidRPr="00C25BC1" w14:paraId="256F1921" w14:textId="77777777" w:rsidTr="00C47FAB">
        <w:tc>
          <w:tcPr>
            <w:tcW w:w="4535" w:type="dxa"/>
          </w:tcPr>
          <w:p w14:paraId="4BF8EE69" w14:textId="77777777" w:rsidR="00705E1D" w:rsidRPr="00C25BC1" w:rsidRDefault="00705E1D" w:rsidP="00C47FAB">
            <w:pPr>
              <w:pStyle w:val="TAL"/>
            </w:pPr>
            <w:r w:rsidRPr="00C25BC1">
              <w:t xml:space="preserve">RadioBearerConfig ::= </w:t>
            </w:r>
            <w:r w:rsidRPr="00C25BC1">
              <w:rPr>
                <w:snapToGrid w:val="0"/>
              </w:rPr>
              <w:t xml:space="preserve">SEQUENCE </w:t>
            </w:r>
            <w:r w:rsidRPr="00C25BC1">
              <w:t>{</w:t>
            </w:r>
          </w:p>
        </w:tc>
        <w:tc>
          <w:tcPr>
            <w:tcW w:w="2267" w:type="dxa"/>
          </w:tcPr>
          <w:p w14:paraId="27DF06AA" w14:textId="77777777" w:rsidR="00705E1D" w:rsidRPr="00C25BC1" w:rsidRDefault="00705E1D" w:rsidP="00C47FAB">
            <w:pPr>
              <w:pStyle w:val="TAL"/>
            </w:pPr>
          </w:p>
        </w:tc>
        <w:tc>
          <w:tcPr>
            <w:tcW w:w="1700" w:type="dxa"/>
          </w:tcPr>
          <w:p w14:paraId="320F7D67" w14:textId="77777777" w:rsidR="00705E1D" w:rsidRPr="00C25BC1" w:rsidRDefault="00705E1D" w:rsidP="00C47FAB">
            <w:pPr>
              <w:pStyle w:val="TAL"/>
            </w:pPr>
          </w:p>
        </w:tc>
        <w:tc>
          <w:tcPr>
            <w:tcW w:w="1245" w:type="dxa"/>
          </w:tcPr>
          <w:p w14:paraId="174AA380" w14:textId="77777777" w:rsidR="00705E1D" w:rsidRPr="00C25BC1" w:rsidRDefault="00705E1D" w:rsidP="00C47FAB">
            <w:pPr>
              <w:pStyle w:val="TAL"/>
            </w:pPr>
          </w:p>
        </w:tc>
      </w:tr>
      <w:tr w:rsidR="00705E1D" w:rsidRPr="00C25BC1" w14:paraId="20463244" w14:textId="77777777" w:rsidTr="00C47FAB">
        <w:tc>
          <w:tcPr>
            <w:tcW w:w="4535" w:type="dxa"/>
          </w:tcPr>
          <w:p w14:paraId="3223C03C" w14:textId="77777777" w:rsidR="00705E1D" w:rsidRPr="00C25BC1" w:rsidRDefault="00705E1D" w:rsidP="00C47FAB">
            <w:pPr>
              <w:pStyle w:val="TAL"/>
            </w:pPr>
            <w:r w:rsidRPr="00C25BC1">
              <w:t xml:space="preserve">  drb-ToAddModList SEQUENCE (SIZE (1..maxDRB)) OF {</w:t>
            </w:r>
          </w:p>
        </w:tc>
        <w:tc>
          <w:tcPr>
            <w:tcW w:w="2267" w:type="dxa"/>
          </w:tcPr>
          <w:p w14:paraId="20928EF2" w14:textId="77777777" w:rsidR="00705E1D" w:rsidRPr="00C25BC1" w:rsidRDefault="00705E1D" w:rsidP="00C47FAB">
            <w:pPr>
              <w:pStyle w:val="TAL"/>
            </w:pPr>
            <w:r w:rsidRPr="00C25BC1">
              <w:t>1 entry</w:t>
            </w:r>
          </w:p>
        </w:tc>
        <w:tc>
          <w:tcPr>
            <w:tcW w:w="1700" w:type="dxa"/>
          </w:tcPr>
          <w:p w14:paraId="3182A8E4" w14:textId="77777777" w:rsidR="00705E1D" w:rsidRPr="00C25BC1" w:rsidRDefault="00705E1D" w:rsidP="00C47FAB">
            <w:pPr>
              <w:pStyle w:val="TAL"/>
            </w:pPr>
          </w:p>
        </w:tc>
        <w:tc>
          <w:tcPr>
            <w:tcW w:w="1245" w:type="dxa"/>
          </w:tcPr>
          <w:p w14:paraId="7C95F789" w14:textId="77777777" w:rsidR="00705E1D" w:rsidRPr="00C25BC1" w:rsidRDefault="00705E1D" w:rsidP="00C47FAB">
            <w:pPr>
              <w:pStyle w:val="TAL"/>
            </w:pPr>
          </w:p>
        </w:tc>
      </w:tr>
      <w:tr w:rsidR="00705E1D" w:rsidRPr="00C25BC1" w14:paraId="04C08964" w14:textId="77777777" w:rsidTr="00C47FAB">
        <w:tc>
          <w:tcPr>
            <w:tcW w:w="4535" w:type="dxa"/>
          </w:tcPr>
          <w:p w14:paraId="400318F8" w14:textId="77777777" w:rsidR="00705E1D" w:rsidRPr="00C25BC1" w:rsidRDefault="00705E1D" w:rsidP="00C47FAB">
            <w:pPr>
              <w:pStyle w:val="TAL"/>
            </w:pPr>
            <w:r w:rsidRPr="00C25BC1">
              <w:t xml:space="preserve">    DRB-ToAddMod[1] </w:t>
            </w:r>
            <w:r w:rsidRPr="00C25BC1">
              <w:rPr>
                <w:snapToGrid w:val="0"/>
              </w:rPr>
              <w:t xml:space="preserve">SEQUENCE </w:t>
            </w:r>
            <w:r w:rsidRPr="00C25BC1">
              <w:t>{</w:t>
            </w:r>
          </w:p>
        </w:tc>
        <w:tc>
          <w:tcPr>
            <w:tcW w:w="2267" w:type="dxa"/>
          </w:tcPr>
          <w:p w14:paraId="51E1B9C2" w14:textId="77777777" w:rsidR="00705E1D" w:rsidRPr="00C25BC1" w:rsidRDefault="00705E1D" w:rsidP="00C47FAB">
            <w:pPr>
              <w:pStyle w:val="TAL"/>
            </w:pPr>
          </w:p>
        </w:tc>
        <w:tc>
          <w:tcPr>
            <w:tcW w:w="1700" w:type="dxa"/>
          </w:tcPr>
          <w:p w14:paraId="5BA0353F" w14:textId="77777777" w:rsidR="00705E1D" w:rsidRPr="00C25BC1" w:rsidRDefault="00705E1D" w:rsidP="00C47FAB">
            <w:pPr>
              <w:pStyle w:val="TAL"/>
            </w:pPr>
            <w:r w:rsidRPr="00C25BC1">
              <w:t>entry 1</w:t>
            </w:r>
          </w:p>
        </w:tc>
        <w:tc>
          <w:tcPr>
            <w:tcW w:w="1245" w:type="dxa"/>
          </w:tcPr>
          <w:p w14:paraId="2C278FB3" w14:textId="77777777" w:rsidR="00705E1D" w:rsidRPr="00C25BC1" w:rsidRDefault="00705E1D" w:rsidP="00C47FAB">
            <w:pPr>
              <w:pStyle w:val="TAL"/>
            </w:pPr>
          </w:p>
        </w:tc>
      </w:tr>
      <w:tr w:rsidR="00705E1D" w:rsidRPr="00C25BC1" w14:paraId="68249598" w14:textId="77777777" w:rsidTr="00C47FAB">
        <w:tc>
          <w:tcPr>
            <w:tcW w:w="4535" w:type="dxa"/>
          </w:tcPr>
          <w:p w14:paraId="6963801E" w14:textId="77777777" w:rsidR="00705E1D" w:rsidRPr="00C25BC1" w:rsidRDefault="00705E1D" w:rsidP="00C47FAB">
            <w:pPr>
              <w:pStyle w:val="TAL"/>
            </w:pPr>
            <w:r w:rsidRPr="00C25BC1">
              <w:t xml:space="preserve">      drb-Identity</w:t>
            </w:r>
          </w:p>
        </w:tc>
        <w:tc>
          <w:tcPr>
            <w:tcW w:w="2267" w:type="dxa"/>
          </w:tcPr>
          <w:p w14:paraId="2936E0FB" w14:textId="77777777" w:rsidR="00705E1D" w:rsidRPr="00C25BC1" w:rsidRDefault="00705E1D" w:rsidP="00C47FAB">
            <w:pPr>
              <w:pStyle w:val="TAL"/>
            </w:pPr>
            <w:r w:rsidRPr="00C25BC1">
              <w:t>DRB-Identity using condition DRBn</w:t>
            </w:r>
          </w:p>
        </w:tc>
        <w:tc>
          <w:tcPr>
            <w:tcW w:w="1700" w:type="dxa"/>
          </w:tcPr>
          <w:p w14:paraId="3961CE1B" w14:textId="77777777" w:rsidR="00705E1D" w:rsidRPr="00C25BC1" w:rsidRDefault="00705E1D" w:rsidP="00C47FAB">
            <w:pPr>
              <w:pStyle w:val="TAL"/>
            </w:pPr>
            <w:r w:rsidRPr="00C25BC1">
              <w:t>DRBn is allocated for SCG according to internal TTCN mapping</w:t>
            </w:r>
          </w:p>
        </w:tc>
        <w:tc>
          <w:tcPr>
            <w:tcW w:w="1245" w:type="dxa"/>
          </w:tcPr>
          <w:p w14:paraId="782CC23D" w14:textId="77777777" w:rsidR="00705E1D" w:rsidRPr="00C25BC1" w:rsidRDefault="00705E1D" w:rsidP="00C47FAB">
            <w:pPr>
              <w:pStyle w:val="TAL"/>
            </w:pPr>
          </w:p>
        </w:tc>
      </w:tr>
      <w:tr w:rsidR="00705E1D" w:rsidRPr="00C25BC1" w14:paraId="6249F7C9" w14:textId="77777777" w:rsidTr="00C47FAB">
        <w:tc>
          <w:tcPr>
            <w:tcW w:w="4535" w:type="dxa"/>
          </w:tcPr>
          <w:p w14:paraId="5E8BD6BD" w14:textId="77777777" w:rsidR="00705E1D" w:rsidRPr="00C25BC1" w:rsidRDefault="00705E1D" w:rsidP="00C47FAB">
            <w:pPr>
              <w:pStyle w:val="TAL"/>
            </w:pPr>
            <w:r w:rsidRPr="00C25BC1">
              <w:t xml:space="preserve">      pdcp-Config</w:t>
            </w:r>
          </w:p>
        </w:tc>
        <w:tc>
          <w:tcPr>
            <w:tcW w:w="2267" w:type="dxa"/>
          </w:tcPr>
          <w:p w14:paraId="35B9E76E" w14:textId="77777777" w:rsidR="00705E1D" w:rsidRPr="00C25BC1" w:rsidRDefault="00705E1D" w:rsidP="00C47FAB">
            <w:pPr>
              <w:pStyle w:val="TAL"/>
            </w:pPr>
            <w:r w:rsidRPr="00C25BC1">
              <w:t>PDCP-Config with Condition Split</w:t>
            </w:r>
          </w:p>
        </w:tc>
        <w:tc>
          <w:tcPr>
            <w:tcW w:w="1700" w:type="dxa"/>
          </w:tcPr>
          <w:p w14:paraId="37F0277A" w14:textId="77777777" w:rsidR="00705E1D" w:rsidRPr="00C25BC1" w:rsidRDefault="00705E1D" w:rsidP="00C47FAB">
            <w:pPr>
              <w:pStyle w:val="TAL"/>
            </w:pPr>
          </w:p>
        </w:tc>
        <w:tc>
          <w:tcPr>
            <w:tcW w:w="1245" w:type="dxa"/>
          </w:tcPr>
          <w:p w14:paraId="132735DC" w14:textId="77777777" w:rsidR="00705E1D" w:rsidRPr="00C25BC1" w:rsidRDefault="00705E1D" w:rsidP="00C47FAB">
            <w:pPr>
              <w:pStyle w:val="TAL"/>
            </w:pPr>
          </w:p>
        </w:tc>
      </w:tr>
      <w:tr w:rsidR="00705E1D" w:rsidRPr="00C25BC1" w14:paraId="35727137" w14:textId="77777777" w:rsidTr="00C47FAB">
        <w:tc>
          <w:tcPr>
            <w:tcW w:w="4535" w:type="dxa"/>
          </w:tcPr>
          <w:p w14:paraId="4AB3C312" w14:textId="77777777" w:rsidR="00705E1D" w:rsidRPr="00C25BC1" w:rsidRDefault="00705E1D" w:rsidP="00C47FAB">
            <w:pPr>
              <w:pStyle w:val="TAL"/>
            </w:pPr>
            <w:r w:rsidRPr="00C25BC1">
              <w:t xml:space="preserve">    }</w:t>
            </w:r>
          </w:p>
        </w:tc>
        <w:tc>
          <w:tcPr>
            <w:tcW w:w="2267" w:type="dxa"/>
          </w:tcPr>
          <w:p w14:paraId="6D4F5657" w14:textId="77777777" w:rsidR="00705E1D" w:rsidRPr="00C25BC1" w:rsidRDefault="00705E1D" w:rsidP="00C47FAB">
            <w:pPr>
              <w:pStyle w:val="TAL"/>
            </w:pPr>
          </w:p>
        </w:tc>
        <w:tc>
          <w:tcPr>
            <w:tcW w:w="1700" w:type="dxa"/>
          </w:tcPr>
          <w:p w14:paraId="17B0286A" w14:textId="77777777" w:rsidR="00705E1D" w:rsidRPr="00C25BC1" w:rsidRDefault="00705E1D" w:rsidP="00C47FAB">
            <w:pPr>
              <w:pStyle w:val="TAL"/>
            </w:pPr>
          </w:p>
        </w:tc>
        <w:tc>
          <w:tcPr>
            <w:tcW w:w="1245" w:type="dxa"/>
          </w:tcPr>
          <w:p w14:paraId="5C0B380F" w14:textId="77777777" w:rsidR="00705E1D" w:rsidRPr="00C25BC1" w:rsidRDefault="00705E1D" w:rsidP="00C47FAB">
            <w:pPr>
              <w:pStyle w:val="TAL"/>
            </w:pPr>
          </w:p>
        </w:tc>
      </w:tr>
      <w:tr w:rsidR="00705E1D" w:rsidRPr="00C25BC1" w14:paraId="68D963E7" w14:textId="77777777" w:rsidTr="00C47FAB">
        <w:tc>
          <w:tcPr>
            <w:tcW w:w="4535" w:type="dxa"/>
          </w:tcPr>
          <w:p w14:paraId="026E15B0" w14:textId="77777777" w:rsidR="00705E1D" w:rsidRPr="00C25BC1" w:rsidRDefault="00705E1D" w:rsidP="00C47FAB">
            <w:pPr>
              <w:pStyle w:val="TAL"/>
            </w:pPr>
            <w:r w:rsidRPr="00C25BC1">
              <w:t xml:space="preserve">  }</w:t>
            </w:r>
          </w:p>
        </w:tc>
        <w:tc>
          <w:tcPr>
            <w:tcW w:w="2267" w:type="dxa"/>
          </w:tcPr>
          <w:p w14:paraId="5442B815" w14:textId="77777777" w:rsidR="00705E1D" w:rsidRPr="00C25BC1" w:rsidRDefault="00705E1D" w:rsidP="00C47FAB">
            <w:pPr>
              <w:pStyle w:val="TAL"/>
            </w:pPr>
          </w:p>
        </w:tc>
        <w:tc>
          <w:tcPr>
            <w:tcW w:w="1700" w:type="dxa"/>
          </w:tcPr>
          <w:p w14:paraId="1E9CF1D9" w14:textId="77777777" w:rsidR="00705E1D" w:rsidRPr="00C25BC1" w:rsidRDefault="00705E1D" w:rsidP="00C47FAB">
            <w:pPr>
              <w:pStyle w:val="TAL"/>
            </w:pPr>
          </w:p>
        </w:tc>
        <w:tc>
          <w:tcPr>
            <w:tcW w:w="1245" w:type="dxa"/>
          </w:tcPr>
          <w:p w14:paraId="05F6D1C0" w14:textId="77777777" w:rsidR="00705E1D" w:rsidRPr="00C25BC1" w:rsidRDefault="00705E1D" w:rsidP="00C47FAB">
            <w:pPr>
              <w:pStyle w:val="TAL"/>
            </w:pPr>
          </w:p>
        </w:tc>
      </w:tr>
      <w:tr w:rsidR="00705E1D" w:rsidRPr="00C25BC1" w14:paraId="6348EA61" w14:textId="77777777" w:rsidTr="00C47FAB">
        <w:tc>
          <w:tcPr>
            <w:tcW w:w="4535" w:type="dxa"/>
          </w:tcPr>
          <w:p w14:paraId="76DA74C0" w14:textId="77777777" w:rsidR="00705E1D" w:rsidRPr="00C25BC1" w:rsidRDefault="00705E1D" w:rsidP="00C47FAB">
            <w:pPr>
              <w:pStyle w:val="TAL"/>
            </w:pPr>
            <w:r w:rsidRPr="00C25BC1">
              <w:t>}</w:t>
            </w:r>
          </w:p>
        </w:tc>
        <w:tc>
          <w:tcPr>
            <w:tcW w:w="2267" w:type="dxa"/>
          </w:tcPr>
          <w:p w14:paraId="35BDCFCE" w14:textId="77777777" w:rsidR="00705E1D" w:rsidRPr="00C25BC1" w:rsidRDefault="00705E1D" w:rsidP="00C47FAB">
            <w:pPr>
              <w:pStyle w:val="TAL"/>
            </w:pPr>
          </w:p>
        </w:tc>
        <w:tc>
          <w:tcPr>
            <w:tcW w:w="1700" w:type="dxa"/>
          </w:tcPr>
          <w:p w14:paraId="4DD9D499" w14:textId="77777777" w:rsidR="00705E1D" w:rsidRPr="00C25BC1" w:rsidRDefault="00705E1D" w:rsidP="00C47FAB">
            <w:pPr>
              <w:pStyle w:val="TAL"/>
            </w:pPr>
          </w:p>
        </w:tc>
        <w:tc>
          <w:tcPr>
            <w:tcW w:w="1245" w:type="dxa"/>
          </w:tcPr>
          <w:p w14:paraId="38BDC55A" w14:textId="77777777" w:rsidR="00705E1D" w:rsidRPr="00C25BC1" w:rsidRDefault="00705E1D" w:rsidP="00C47FAB">
            <w:pPr>
              <w:pStyle w:val="TAL"/>
            </w:pPr>
          </w:p>
        </w:tc>
      </w:tr>
    </w:tbl>
    <w:p w14:paraId="7F547F86" w14:textId="77777777" w:rsidR="00705E1D" w:rsidRPr="00C25BC1" w:rsidRDefault="00705E1D" w:rsidP="00705E1D"/>
    <w:p w14:paraId="67AD3449" w14:textId="77777777" w:rsidR="00705E1D" w:rsidRPr="00C25BC1" w:rsidRDefault="00705E1D" w:rsidP="00705E1D">
      <w:pPr>
        <w:pStyle w:val="TH"/>
        <w:rPr>
          <w:i/>
        </w:rPr>
      </w:pPr>
      <w:r w:rsidRPr="00C25BC1">
        <w:lastRenderedPageBreak/>
        <w:t>Table 8.2.2.8.2.3.3-1B: RadioBearerConfig-SCG (Table 8.2.2.8.2.3.3-1)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5E1D" w:rsidRPr="00C25BC1" w14:paraId="0D844C71" w14:textId="77777777" w:rsidTr="00C47FAB">
        <w:tc>
          <w:tcPr>
            <w:tcW w:w="9747" w:type="dxa"/>
            <w:gridSpan w:val="4"/>
          </w:tcPr>
          <w:p w14:paraId="7ABBB10D" w14:textId="77777777" w:rsidR="00705E1D" w:rsidRPr="00C25BC1" w:rsidRDefault="00705E1D" w:rsidP="00C47FAB">
            <w:pPr>
              <w:pStyle w:val="TAH"/>
              <w:jc w:val="left"/>
              <w:rPr>
                <w:b w:val="0"/>
              </w:rPr>
            </w:pPr>
            <w:r w:rsidRPr="00C25BC1">
              <w:t xml:space="preserve"> </w:t>
            </w:r>
            <w:r w:rsidRPr="00C25BC1">
              <w:rPr>
                <w:b w:val="0"/>
              </w:rPr>
              <w:t>Derivation Path: TS 38.508-1 [4], Table 4.6.3-132 with condition DRB1 and Re-establish_PDCP</w:t>
            </w:r>
          </w:p>
        </w:tc>
      </w:tr>
      <w:tr w:rsidR="00705E1D" w:rsidRPr="00C25BC1" w14:paraId="67CA8387" w14:textId="77777777" w:rsidTr="00C47FAB">
        <w:tc>
          <w:tcPr>
            <w:tcW w:w="4535" w:type="dxa"/>
          </w:tcPr>
          <w:p w14:paraId="27754353" w14:textId="77777777" w:rsidR="00705E1D" w:rsidRPr="00C25BC1" w:rsidRDefault="00705E1D" w:rsidP="00C47FAB">
            <w:pPr>
              <w:pStyle w:val="TAH"/>
            </w:pPr>
            <w:r w:rsidRPr="00C25BC1">
              <w:t>Information Element</w:t>
            </w:r>
          </w:p>
        </w:tc>
        <w:tc>
          <w:tcPr>
            <w:tcW w:w="2267" w:type="dxa"/>
          </w:tcPr>
          <w:p w14:paraId="58A48A70" w14:textId="77777777" w:rsidR="00705E1D" w:rsidRPr="00C25BC1" w:rsidRDefault="00705E1D" w:rsidP="00C47FAB">
            <w:pPr>
              <w:pStyle w:val="TAH"/>
            </w:pPr>
            <w:r w:rsidRPr="00C25BC1">
              <w:t>Value/remark</w:t>
            </w:r>
          </w:p>
        </w:tc>
        <w:tc>
          <w:tcPr>
            <w:tcW w:w="1700" w:type="dxa"/>
          </w:tcPr>
          <w:p w14:paraId="3B5FC8DF" w14:textId="77777777" w:rsidR="00705E1D" w:rsidRPr="00C25BC1" w:rsidRDefault="00705E1D" w:rsidP="00C47FAB">
            <w:pPr>
              <w:pStyle w:val="TAH"/>
            </w:pPr>
            <w:r w:rsidRPr="00C25BC1">
              <w:t>Comment</w:t>
            </w:r>
          </w:p>
        </w:tc>
        <w:tc>
          <w:tcPr>
            <w:tcW w:w="1245" w:type="dxa"/>
          </w:tcPr>
          <w:p w14:paraId="64A9F936" w14:textId="77777777" w:rsidR="00705E1D" w:rsidRPr="00C25BC1" w:rsidRDefault="00705E1D" w:rsidP="00C47FAB">
            <w:pPr>
              <w:pStyle w:val="TAH"/>
            </w:pPr>
            <w:r w:rsidRPr="00C25BC1">
              <w:t>Condition</w:t>
            </w:r>
          </w:p>
        </w:tc>
      </w:tr>
      <w:tr w:rsidR="00705E1D" w:rsidRPr="00C25BC1" w14:paraId="2A7E2319" w14:textId="77777777" w:rsidTr="00C47FAB">
        <w:tc>
          <w:tcPr>
            <w:tcW w:w="4535" w:type="dxa"/>
          </w:tcPr>
          <w:p w14:paraId="5F24B5FF" w14:textId="77777777" w:rsidR="00705E1D" w:rsidRPr="00C25BC1" w:rsidRDefault="00705E1D" w:rsidP="00C47FAB">
            <w:pPr>
              <w:pStyle w:val="TAL"/>
            </w:pPr>
            <w:r w:rsidRPr="00C25BC1">
              <w:t xml:space="preserve">RadioBearerConfig ::= </w:t>
            </w:r>
            <w:r w:rsidRPr="00C25BC1">
              <w:rPr>
                <w:snapToGrid w:val="0"/>
              </w:rPr>
              <w:t xml:space="preserve">SEQUENCE </w:t>
            </w:r>
            <w:r w:rsidRPr="00C25BC1">
              <w:t>{</w:t>
            </w:r>
          </w:p>
        </w:tc>
        <w:tc>
          <w:tcPr>
            <w:tcW w:w="2267" w:type="dxa"/>
          </w:tcPr>
          <w:p w14:paraId="1E66DD51" w14:textId="77777777" w:rsidR="00705E1D" w:rsidRPr="00C25BC1" w:rsidRDefault="00705E1D" w:rsidP="00C47FAB">
            <w:pPr>
              <w:pStyle w:val="TAL"/>
            </w:pPr>
          </w:p>
        </w:tc>
        <w:tc>
          <w:tcPr>
            <w:tcW w:w="1700" w:type="dxa"/>
          </w:tcPr>
          <w:p w14:paraId="6B45328E" w14:textId="77777777" w:rsidR="00705E1D" w:rsidRPr="00C25BC1" w:rsidRDefault="00705E1D" w:rsidP="00C47FAB">
            <w:pPr>
              <w:pStyle w:val="TAL"/>
            </w:pPr>
          </w:p>
        </w:tc>
        <w:tc>
          <w:tcPr>
            <w:tcW w:w="1245" w:type="dxa"/>
          </w:tcPr>
          <w:p w14:paraId="58B17263" w14:textId="77777777" w:rsidR="00705E1D" w:rsidRPr="00C25BC1" w:rsidRDefault="00705E1D" w:rsidP="00C47FAB">
            <w:pPr>
              <w:pStyle w:val="TAL"/>
            </w:pPr>
          </w:p>
        </w:tc>
      </w:tr>
      <w:tr w:rsidR="00705E1D" w:rsidRPr="00C25BC1" w14:paraId="3899891D" w14:textId="77777777" w:rsidTr="00C47FAB">
        <w:tc>
          <w:tcPr>
            <w:tcW w:w="4535" w:type="dxa"/>
          </w:tcPr>
          <w:p w14:paraId="44153579" w14:textId="77777777" w:rsidR="00705E1D" w:rsidRPr="00C25BC1" w:rsidRDefault="00705E1D" w:rsidP="00C47FAB">
            <w:pPr>
              <w:pStyle w:val="TAL"/>
            </w:pPr>
            <w:r w:rsidRPr="00C25BC1">
              <w:t xml:space="preserve">  drb-ToAddModList SEQUENCE (SIZE (1..maxDRB)) OF {</w:t>
            </w:r>
          </w:p>
        </w:tc>
        <w:tc>
          <w:tcPr>
            <w:tcW w:w="2267" w:type="dxa"/>
          </w:tcPr>
          <w:p w14:paraId="7CB1300E" w14:textId="77777777" w:rsidR="00705E1D" w:rsidRPr="00C25BC1" w:rsidRDefault="00705E1D" w:rsidP="00C47FAB">
            <w:pPr>
              <w:pStyle w:val="TAL"/>
            </w:pPr>
            <w:r w:rsidRPr="00C25BC1">
              <w:t>1 entry</w:t>
            </w:r>
          </w:p>
        </w:tc>
        <w:tc>
          <w:tcPr>
            <w:tcW w:w="1700" w:type="dxa"/>
          </w:tcPr>
          <w:p w14:paraId="348D85C5" w14:textId="77777777" w:rsidR="00705E1D" w:rsidRPr="00C25BC1" w:rsidRDefault="00705E1D" w:rsidP="00C47FAB">
            <w:pPr>
              <w:pStyle w:val="TAL"/>
            </w:pPr>
          </w:p>
        </w:tc>
        <w:tc>
          <w:tcPr>
            <w:tcW w:w="1245" w:type="dxa"/>
          </w:tcPr>
          <w:p w14:paraId="345193A2" w14:textId="77777777" w:rsidR="00705E1D" w:rsidRPr="00C25BC1" w:rsidRDefault="00705E1D" w:rsidP="00C47FAB">
            <w:pPr>
              <w:pStyle w:val="TAL"/>
            </w:pPr>
          </w:p>
        </w:tc>
      </w:tr>
      <w:tr w:rsidR="00705E1D" w:rsidRPr="00C25BC1" w14:paraId="0E09928F" w14:textId="77777777" w:rsidTr="00C47FAB">
        <w:tc>
          <w:tcPr>
            <w:tcW w:w="4535" w:type="dxa"/>
          </w:tcPr>
          <w:p w14:paraId="752E0083" w14:textId="77777777" w:rsidR="00705E1D" w:rsidRPr="00C25BC1" w:rsidRDefault="00705E1D" w:rsidP="00C47FAB">
            <w:pPr>
              <w:pStyle w:val="TAL"/>
            </w:pPr>
            <w:r w:rsidRPr="00C25BC1">
              <w:t xml:space="preserve">    DRB-ToAddMod[1] </w:t>
            </w:r>
            <w:r w:rsidRPr="00C25BC1">
              <w:rPr>
                <w:snapToGrid w:val="0"/>
              </w:rPr>
              <w:t xml:space="preserve">SEQUENCE </w:t>
            </w:r>
            <w:r w:rsidRPr="00C25BC1">
              <w:t>{</w:t>
            </w:r>
          </w:p>
        </w:tc>
        <w:tc>
          <w:tcPr>
            <w:tcW w:w="2267" w:type="dxa"/>
          </w:tcPr>
          <w:p w14:paraId="00D69FC6" w14:textId="77777777" w:rsidR="00705E1D" w:rsidRPr="00C25BC1" w:rsidRDefault="00705E1D" w:rsidP="00C47FAB">
            <w:pPr>
              <w:pStyle w:val="TAL"/>
            </w:pPr>
          </w:p>
        </w:tc>
        <w:tc>
          <w:tcPr>
            <w:tcW w:w="1700" w:type="dxa"/>
          </w:tcPr>
          <w:p w14:paraId="44BC1DE9" w14:textId="77777777" w:rsidR="00705E1D" w:rsidRPr="00C25BC1" w:rsidRDefault="00705E1D" w:rsidP="00C47FAB">
            <w:pPr>
              <w:pStyle w:val="TAL"/>
            </w:pPr>
            <w:r w:rsidRPr="00C25BC1">
              <w:t>entry 1</w:t>
            </w:r>
          </w:p>
        </w:tc>
        <w:tc>
          <w:tcPr>
            <w:tcW w:w="1245" w:type="dxa"/>
          </w:tcPr>
          <w:p w14:paraId="7FD44936" w14:textId="77777777" w:rsidR="00705E1D" w:rsidRPr="00C25BC1" w:rsidRDefault="00705E1D" w:rsidP="00C47FAB">
            <w:pPr>
              <w:pStyle w:val="TAL"/>
            </w:pPr>
          </w:p>
        </w:tc>
      </w:tr>
      <w:tr w:rsidR="00705E1D" w:rsidRPr="00C25BC1" w14:paraId="22B03BFA" w14:textId="77777777" w:rsidTr="00C47FAB">
        <w:tc>
          <w:tcPr>
            <w:tcW w:w="4535" w:type="dxa"/>
          </w:tcPr>
          <w:p w14:paraId="204827D5" w14:textId="77777777" w:rsidR="00705E1D" w:rsidRPr="00C25BC1" w:rsidRDefault="00705E1D" w:rsidP="00C47FAB">
            <w:pPr>
              <w:pStyle w:val="TAL"/>
            </w:pPr>
            <w:r w:rsidRPr="00C25BC1">
              <w:t xml:space="preserve">      drb-Identity</w:t>
            </w:r>
          </w:p>
        </w:tc>
        <w:tc>
          <w:tcPr>
            <w:tcW w:w="2267" w:type="dxa"/>
          </w:tcPr>
          <w:p w14:paraId="0B2CCC7B" w14:textId="77777777" w:rsidR="00705E1D" w:rsidRPr="00C25BC1" w:rsidRDefault="00705E1D" w:rsidP="00C47FAB">
            <w:pPr>
              <w:pStyle w:val="TAL"/>
            </w:pPr>
            <w:r w:rsidRPr="00C25BC1">
              <w:t>DRB-Identity using condition DRBn</w:t>
            </w:r>
          </w:p>
        </w:tc>
        <w:tc>
          <w:tcPr>
            <w:tcW w:w="1700" w:type="dxa"/>
          </w:tcPr>
          <w:p w14:paraId="50AD43B4" w14:textId="77777777" w:rsidR="00705E1D" w:rsidRPr="00C25BC1" w:rsidRDefault="00705E1D" w:rsidP="00C47FAB">
            <w:pPr>
              <w:pStyle w:val="TAL"/>
            </w:pPr>
            <w:r w:rsidRPr="00C25BC1">
              <w:t>DRBn is allocated for SCG according to internal TTCN mapping</w:t>
            </w:r>
          </w:p>
        </w:tc>
        <w:tc>
          <w:tcPr>
            <w:tcW w:w="1245" w:type="dxa"/>
          </w:tcPr>
          <w:p w14:paraId="220B3300" w14:textId="77777777" w:rsidR="00705E1D" w:rsidRPr="00C25BC1" w:rsidRDefault="00705E1D" w:rsidP="00C47FAB">
            <w:pPr>
              <w:pStyle w:val="TAL"/>
            </w:pPr>
          </w:p>
        </w:tc>
      </w:tr>
      <w:tr w:rsidR="00705E1D" w:rsidRPr="00C25BC1" w14:paraId="465CEA14" w14:textId="77777777" w:rsidTr="00C47FAB">
        <w:tc>
          <w:tcPr>
            <w:tcW w:w="4535" w:type="dxa"/>
          </w:tcPr>
          <w:p w14:paraId="5DF9A967" w14:textId="77777777" w:rsidR="00705E1D" w:rsidRPr="00C25BC1" w:rsidRDefault="00705E1D" w:rsidP="00C47FAB">
            <w:pPr>
              <w:pStyle w:val="TAL"/>
            </w:pPr>
            <w:r w:rsidRPr="00C25BC1">
              <w:t xml:space="preserve">      pdcp-Config</w:t>
            </w:r>
          </w:p>
        </w:tc>
        <w:tc>
          <w:tcPr>
            <w:tcW w:w="2267" w:type="dxa"/>
          </w:tcPr>
          <w:p w14:paraId="4DE4CE7A" w14:textId="77777777" w:rsidR="00705E1D" w:rsidRPr="00C25BC1" w:rsidRDefault="00705E1D" w:rsidP="00C47FAB">
            <w:pPr>
              <w:pStyle w:val="TAL"/>
            </w:pPr>
            <w:r w:rsidRPr="00C25BC1">
              <w:t xml:space="preserve">PDCP-Config </w:t>
            </w:r>
          </w:p>
        </w:tc>
        <w:tc>
          <w:tcPr>
            <w:tcW w:w="1700" w:type="dxa"/>
          </w:tcPr>
          <w:p w14:paraId="5DD1F409" w14:textId="77777777" w:rsidR="00705E1D" w:rsidRPr="00C25BC1" w:rsidRDefault="00705E1D" w:rsidP="00C47FAB">
            <w:pPr>
              <w:pStyle w:val="TAL"/>
            </w:pPr>
          </w:p>
        </w:tc>
        <w:tc>
          <w:tcPr>
            <w:tcW w:w="1245" w:type="dxa"/>
          </w:tcPr>
          <w:p w14:paraId="5A8BF5AE" w14:textId="77777777" w:rsidR="00705E1D" w:rsidRPr="00C25BC1" w:rsidRDefault="00705E1D" w:rsidP="00C47FAB">
            <w:pPr>
              <w:pStyle w:val="TAL"/>
            </w:pPr>
          </w:p>
        </w:tc>
      </w:tr>
      <w:tr w:rsidR="00705E1D" w:rsidRPr="00C25BC1" w14:paraId="5CE00926" w14:textId="77777777" w:rsidTr="00C47FAB">
        <w:tc>
          <w:tcPr>
            <w:tcW w:w="4535" w:type="dxa"/>
          </w:tcPr>
          <w:p w14:paraId="758CE13F" w14:textId="77777777" w:rsidR="00705E1D" w:rsidRPr="00C25BC1" w:rsidRDefault="00705E1D" w:rsidP="00C47FAB">
            <w:pPr>
              <w:pStyle w:val="TAL"/>
            </w:pPr>
            <w:r w:rsidRPr="00C25BC1">
              <w:t xml:space="preserve">    }</w:t>
            </w:r>
          </w:p>
        </w:tc>
        <w:tc>
          <w:tcPr>
            <w:tcW w:w="2267" w:type="dxa"/>
          </w:tcPr>
          <w:p w14:paraId="38AA21E0" w14:textId="77777777" w:rsidR="00705E1D" w:rsidRPr="00C25BC1" w:rsidRDefault="00705E1D" w:rsidP="00C47FAB">
            <w:pPr>
              <w:pStyle w:val="TAL"/>
            </w:pPr>
          </w:p>
        </w:tc>
        <w:tc>
          <w:tcPr>
            <w:tcW w:w="1700" w:type="dxa"/>
          </w:tcPr>
          <w:p w14:paraId="71E26F1B" w14:textId="77777777" w:rsidR="00705E1D" w:rsidRPr="00C25BC1" w:rsidRDefault="00705E1D" w:rsidP="00C47FAB">
            <w:pPr>
              <w:pStyle w:val="TAL"/>
            </w:pPr>
          </w:p>
        </w:tc>
        <w:tc>
          <w:tcPr>
            <w:tcW w:w="1245" w:type="dxa"/>
          </w:tcPr>
          <w:p w14:paraId="16CD4BC2" w14:textId="77777777" w:rsidR="00705E1D" w:rsidRPr="00C25BC1" w:rsidRDefault="00705E1D" w:rsidP="00C47FAB">
            <w:pPr>
              <w:pStyle w:val="TAL"/>
            </w:pPr>
          </w:p>
        </w:tc>
      </w:tr>
      <w:tr w:rsidR="00705E1D" w:rsidRPr="00C25BC1" w14:paraId="049A5DA9" w14:textId="77777777" w:rsidTr="00C47FAB">
        <w:tc>
          <w:tcPr>
            <w:tcW w:w="4535" w:type="dxa"/>
          </w:tcPr>
          <w:p w14:paraId="19CBCF13" w14:textId="77777777" w:rsidR="00705E1D" w:rsidRPr="00C25BC1" w:rsidRDefault="00705E1D" w:rsidP="00C47FAB">
            <w:pPr>
              <w:pStyle w:val="TAL"/>
            </w:pPr>
            <w:r w:rsidRPr="00C25BC1">
              <w:t xml:space="preserve">  }</w:t>
            </w:r>
          </w:p>
        </w:tc>
        <w:tc>
          <w:tcPr>
            <w:tcW w:w="2267" w:type="dxa"/>
          </w:tcPr>
          <w:p w14:paraId="3AD3BE54" w14:textId="77777777" w:rsidR="00705E1D" w:rsidRPr="00C25BC1" w:rsidRDefault="00705E1D" w:rsidP="00C47FAB">
            <w:pPr>
              <w:pStyle w:val="TAL"/>
            </w:pPr>
          </w:p>
        </w:tc>
        <w:tc>
          <w:tcPr>
            <w:tcW w:w="1700" w:type="dxa"/>
          </w:tcPr>
          <w:p w14:paraId="68397FB8" w14:textId="77777777" w:rsidR="00705E1D" w:rsidRPr="00C25BC1" w:rsidRDefault="00705E1D" w:rsidP="00C47FAB">
            <w:pPr>
              <w:pStyle w:val="TAL"/>
            </w:pPr>
          </w:p>
        </w:tc>
        <w:tc>
          <w:tcPr>
            <w:tcW w:w="1245" w:type="dxa"/>
          </w:tcPr>
          <w:p w14:paraId="00E5A292" w14:textId="77777777" w:rsidR="00705E1D" w:rsidRPr="00C25BC1" w:rsidRDefault="00705E1D" w:rsidP="00C47FAB">
            <w:pPr>
              <w:pStyle w:val="TAL"/>
            </w:pPr>
          </w:p>
        </w:tc>
      </w:tr>
      <w:tr w:rsidR="00705E1D" w:rsidRPr="00C25BC1" w14:paraId="46B4858E" w14:textId="77777777" w:rsidTr="00C47FAB">
        <w:tc>
          <w:tcPr>
            <w:tcW w:w="4535" w:type="dxa"/>
          </w:tcPr>
          <w:p w14:paraId="3107CCBA" w14:textId="77777777" w:rsidR="00705E1D" w:rsidRPr="00C25BC1" w:rsidRDefault="00705E1D" w:rsidP="00C47FAB">
            <w:pPr>
              <w:pStyle w:val="TAL"/>
            </w:pPr>
            <w:r w:rsidRPr="00C25BC1">
              <w:t>}</w:t>
            </w:r>
          </w:p>
        </w:tc>
        <w:tc>
          <w:tcPr>
            <w:tcW w:w="2267" w:type="dxa"/>
          </w:tcPr>
          <w:p w14:paraId="1345C09D" w14:textId="77777777" w:rsidR="00705E1D" w:rsidRPr="00C25BC1" w:rsidRDefault="00705E1D" w:rsidP="00C47FAB">
            <w:pPr>
              <w:pStyle w:val="TAL"/>
            </w:pPr>
          </w:p>
        </w:tc>
        <w:tc>
          <w:tcPr>
            <w:tcW w:w="1700" w:type="dxa"/>
          </w:tcPr>
          <w:p w14:paraId="75FB14B2" w14:textId="77777777" w:rsidR="00705E1D" w:rsidRPr="00C25BC1" w:rsidRDefault="00705E1D" w:rsidP="00C47FAB">
            <w:pPr>
              <w:pStyle w:val="TAL"/>
            </w:pPr>
          </w:p>
        </w:tc>
        <w:tc>
          <w:tcPr>
            <w:tcW w:w="1245" w:type="dxa"/>
          </w:tcPr>
          <w:p w14:paraId="3C55E810" w14:textId="77777777" w:rsidR="00705E1D" w:rsidRPr="00C25BC1" w:rsidRDefault="00705E1D" w:rsidP="00C47FAB">
            <w:pPr>
              <w:pStyle w:val="TAL"/>
            </w:pPr>
          </w:p>
        </w:tc>
      </w:tr>
    </w:tbl>
    <w:p w14:paraId="167466F7" w14:textId="77777777" w:rsidR="00705E1D" w:rsidRPr="00C25BC1" w:rsidRDefault="00705E1D" w:rsidP="00705E1D"/>
    <w:p w14:paraId="0A9EC50F" w14:textId="77777777" w:rsidR="00705E1D" w:rsidRPr="00C25BC1" w:rsidRDefault="00705E1D" w:rsidP="00705E1D">
      <w:pPr>
        <w:pStyle w:val="TH"/>
      </w:pPr>
      <w:r w:rsidRPr="00C25BC1">
        <w:t>Table 8.2.2.8.2.3.3-2: RRCReconfiguration-SCG</w:t>
      </w:r>
      <w:r w:rsidRPr="00C25BC1">
        <w:rPr>
          <w:i/>
        </w:rPr>
        <w:t xml:space="preserve"> </w:t>
      </w:r>
      <w:r w:rsidRPr="00C25BC1">
        <w:t>(Table 8.2.2.8.2.3.3-1)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05E1D" w:rsidRPr="00C25BC1" w14:paraId="3313B0B5" w14:textId="77777777" w:rsidTr="00C47FAB">
        <w:tc>
          <w:tcPr>
            <w:tcW w:w="9750" w:type="dxa"/>
            <w:gridSpan w:val="4"/>
            <w:tcBorders>
              <w:top w:val="single" w:sz="4" w:space="0" w:color="auto"/>
              <w:left w:val="single" w:sz="4" w:space="0" w:color="auto"/>
              <w:bottom w:val="single" w:sz="4" w:space="0" w:color="auto"/>
              <w:right w:val="single" w:sz="4" w:space="0" w:color="auto"/>
            </w:tcBorders>
            <w:hideMark/>
          </w:tcPr>
          <w:p w14:paraId="07FA9430" w14:textId="77777777" w:rsidR="00705E1D" w:rsidRPr="00C25BC1" w:rsidRDefault="00705E1D" w:rsidP="00C47FAB">
            <w:pPr>
              <w:pStyle w:val="TAL"/>
            </w:pPr>
            <w:r w:rsidRPr="00C25BC1">
              <w:t>Derivation Path: TS 38.508-1 [4], Table 4.6.1-13</w:t>
            </w:r>
          </w:p>
        </w:tc>
      </w:tr>
      <w:tr w:rsidR="00705E1D" w:rsidRPr="00C25BC1" w14:paraId="39325BE8"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156EDD3C" w14:textId="77777777" w:rsidR="00705E1D" w:rsidRPr="00C25BC1" w:rsidRDefault="00705E1D" w:rsidP="00C47FAB">
            <w:pPr>
              <w:pStyle w:val="TAH"/>
            </w:pPr>
            <w:r w:rsidRPr="00C25BC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929F33A" w14:textId="77777777" w:rsidR="00705E1D" w:rsidRPr="00C25BC1" w:rsidRDefault="00705E1D" w:rsidP="00C47FAB">
            <w:pPr>
              <w:pStyle w:val="TAH"/>
            </w:pPr>
            <w:r w:rsidRPr="00C25BC1">
              <w:t>Value/remark</w:t>
            </w:r>
          </w:p>
        </w:tc>
        <w:tc>
          <w:tcPr>
            <w:tcW w:w="1701" w:type="dxa"/>
            <w:tcBorders>
              <w:top w:val="single" w:sz="4" w:space="0" w:color="auto"/>
              <w:left w:val="single" w:sz="4" w:space="0" w:color="auto"/>
              <w:bottom w:val="single" w:sz="4" w:space="0" w:color="auto"/>
              <w:right w:val="single" w:sz="4" w:space="0" w:color="auto"/>
            </w:tcBorders>
            <w:hideMark/>
          </w:tcPr>
          <w:p w14:paraId="3964ED42" w14:textId="77777777" w:rsidR="00705E1D" w:rsidRPr="00C25BC1" w:rsidRDefault="00705E1D"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hideMark/>
          </w:tcPr>
          <w:p w14:paraId="6FEEDA1C" w14:textId="77777777" w:rsidR="00705E1D" w:rsidRPr="00C25BC1" w:rsidRDefault="00705E1D" w:rsidP="00C47FAB">
            <w:pPr>
              <w:pStyle w:val="TAH"/>
            </w:pPr>
            <w:r w:rsidRPr="00C25BC1">
              <w:t>Condition</w:t>
            </w:r>
          </w:p>
        </w:tc>
      </w:tr>
      <w:tr w:rsidR="00705E1D" w:rsidRPr="00C25BC1" w14:paraId="04178832"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5BFCB74F" w14:textId="77777777" w:rsidR="00705E1D" w:rsidRPr="00C25BC1" w:rsidRDefault="00705E1D" w:rsidP="00C47FAB">
            <w:pPr>
              <w:pStyle w:val="TAH"/>
              <w:jc w:val="left"/>
            </w:pPr>
            <w:r w:rsidRPr="00C25BC1">
              <w:rPr>
                <w:b w:val="0"/>
              </w:rPr>
              <w:t>RRCReconfiguration ::= SEQUENCE {</w:t>
            </w:r>
          </w:p>
        </w:tc>
        <w:tc>
          <w:tcPr>
            <w:tcW w:w="2268" w:type="dxa"/>
            <w:tcBorders>
              <w:top w:val="single" w:sz="4" w:space="0" w:color="auto"/>
              <w:left w:val="single" w:sz="4" w:space="0" w:color="auto"/>
              <w:bottom w:val="single" w:sz="4" w:space="0" w:color="auto"/>
              <w:right w:val="single" w:sz="4" w:space="0" w:color="auto"/>
            </w:tcBorders>
          </w:tcPr>
          <w:p w14:paraId="09113E59" w14:textId="77777777" w:rsidR="00705E1D" w:rsidRPr="00C25BC1" w:rsidRDefault="00705E1D" w:rsidP="00C47FAB">
            <w:pPr>
              <w:pStyle w:val="TAH"/>
            </w:pPr>
          </w:p>
        </w:tc>
        <w:tc>
          <w:tcPr>
            <w:tcW w:w="1701" w:type="dxa"/>
            <w:tcBorders>
              <w:top w:val="single" w:sz="4" w:space="0" w:color="auto"/>
              <w:left w:val="single" w:sz="4" w:space="0" w:color="auto"/>
              <w:bottom w:val="single" w:sz="4" w:space="0" w:color="auto"/>
              <w:right w:val="single" w:sz="4" w:space="0" w:color="auto"/>
            </w:tcBorders>
          </w:tcPr>
          <w:p w14:paraId="75919E57" w14:textId="77777777" w:rsidR="00705E1D" w:rsidRPr="00C25BC1" w:rsidRDefault="00705E1D" w:rsidP="00C47FAB">
            <w:pPr>
              <w:pStyle w:val="TAH"/>
            </w:pPr>
          </w:p>
        </w:tc>
        <w:tc>
          <w:tcPr>
            <w:tcW w:w="1245" w:type="dxa"/>
            <w:tcBorders>
              <w:top w:val="single" w:sz="4" w:space="0" w:color="auto"/>
              <w:left w:val="single" w:sz="4" w:space="0" w:color="auto"/>
              <w:bottom w:val="single" w:sz="4" w:space="0" w:color="auto"/>
              <w:right w:val="single" w:sz="4" w:space="0" w:color="auto"/>
            </w:tcBorders>
          </w:tcPr>
          <w:p w14:paraId="6E7470C8" w14:textId="77777777" w:rsidR="00705E1D" w:rsidRPr="00C25BC1" w:rsidRDefault="00705E1D" w:rsidP="00C47FAB">
            <w:pPr>
              <w:pStyle w:val="TAH"/>
            </w:pPr>
          </w:p>
        </w:tc>
      </w:tr>
      <w:tr w:rsidR="00705E1D" w:rsidRPr="00C25BC1" w14:paraId="61469CB5"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15D08A0F" w14:textId="77777777" w:rsidR="00705E1D" w:rsidRPr="00C25BC1" w:rsidRDefault="00705E1D" w:rsidP="00C47FAB">
            <w:pPr>
              <w:pStyle w:val="TAL"/>
            </w:pPr>
            <w:r w:rsidRPr="00C25BC1">
              <w:t xml:space="preserve">  secondaryCellGroup</w:t>
            </w:r>
          </w:p>
        </w:tc>
        <w:tc>
          <w:tcPr>
            <w:tcW w:w="2268" w:type="dxa"/>
            <w:tcBorders>
              <w:top w:val="single" w:sz="4" w:space="0" w:color="auto"/>
              <w:left w:val="single" w:sz="4" w:space="0" w:color="auto"/>
              <w:bottom w:val="single" w:sz="4" w:space="0" w:color="auto"/>
              <w:right w:val="single" w:sz="4" w:space="0" w:color="auto"/>
            </w:tcBorders>
            <w:hideMark/>
          </w:tcPr>
          <w:p w14:paraId="7C4D1525" w14:textId="77777777" w:rsidR="00705E1D" w:rsidRPr="00C25BC1" w:rsidRDefault="00705E1D" w:rsidP="00C47FAB">
            <w:pPr>
              <w:pStyle w:val="TAL"/>
            </w:pPr>
            <w:r w:rsidRPr="00C25BC1">
              <w:t>CellGroupConfig</w:t>
            </w:r>
          </w:p>
        </w:tc>
        <w:tc>
          <w:tcPr>
            <w:tcW w:w="1701" w:type="dxa"/>
            <w:tcBorders>
              <w:top w:val="single" w:sz="4" w:space="0" w:color="auto"/>
              <w:left w:val="single" w:sz="4" w:space="0" w:color="auto"/>
              <w:bottom w:val="single" w:sz="4" w:space="0" w:color="auto"/>
              <w:right w:val="single" w:sz="4" w:space="0" w:color="auto"/>
            </w:tcBorders>
          </w:tcPr>
          <w:p w14:paraId="34313962"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5F7331B4" w14:textId="77777777" w:rsidR="00705E1D" w:rsidRPr="00C25BC1" w:rsidRDefault="00705E1D" w:rsidP="00C47FAB">
            <w:pPr>
              <w:pStyle w:val="TAL"/>
            </w:pPr>
          </w:p>
        </w:tc>
      </w:tr>
      <w:tr w:rsidR="00705E1D" w:rsidRPr="00C25BC1" w14:paraId="3E4A2ACE"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6CF6AF2E" w14:textId="77777777" w:rsidR="00705E1D" w:rsidRPr="00C25BC1" w:rsidRDefault="00705E1D" w:rsidP="00C47FAB">
            <w:pPr>
              <w:pStyle w:val="TAL"/>
            </w:pPr>
            <w:r w:rsidRPr="00C25BC1">
              <w:t>}</w:t>
            </w:r>
          </w:p>
        </w:tc>
        <w:tc>
          <w:tcPr>
            <w:tcW w:w="2268" w:type="dxa"/>
            <w:tcBorders>
              <w:top w:val="single" w:sz="4" w:space="0" w:color="auto"/>
              <w:left w:val="single" w:sz="4" w:space="0" w:color="auto"/>
              <w:bottom w:val="single" w:sz="4" w:space="0" w:color="auto"/>
              <w:right w:val="single" w:sz="4" w:space="0" w:color="auto"/>
            </w:tcBorders>
          </w:tcPr>
          <w:p w14:paraId="4EAB7956"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235ABB60"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6AD31143" w14:textId="77777777" w:rsidR="00705E1D" w:rsidRPr="00C25BC1" w:rsidRDefault="00705E1D" w:rsidP="00C47FAB">
            <w:pPr>
              <w:pStyle w:val="TAL"/>
            </w:pPr>
          </w:p>
        </w:tc>
      </w:tr>
    </w:tbl>
    <w:p w14:paraId="3E58F73B" w14:textId="77777777" w:rsidR="00705E1D" w:rsidRPr="00C25BC1" w:rsidRDefault="00705E1D" w:rsidP="00705E1D"/>
    <w:p w14:paraId="76115677" w14:textId="77777777" w:rsidR="00705E1D" w:rsidRPr="00C25BC1" w:rsidRDefault="00705E1D" w:rsidP="00705E1D">
      <w:pPr>
        <w:pStyle w:val="TH"/>
      </w:pPr>
      <w:r w:rsidRPr="00C25BC1">
        <w:t>Table 8.2.2.8.2.3.3-3: CellGroupConfig (Table 8.2.2.8.2.3.3-2)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705E1D" w:rsidRPr="00C25BC1" w14:paraId="32A1DFBA" w14:textId="77777777" w:rsidTr="00C47FA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22F10BD" w14:textId="77777777" w:rsidR="00705E1D" w:rsidRPr="00C25BC1" w:rsidRDefault="00705E1D" w:rsidP="00C47FAB">
            <w:pPr>
              <w:pStyle w:val="TAL"/>
            </w:pPr>
            <w:r w:rsidRPr="00C25BC1">
              <w:t>Derivation Path: TS 38.508-1, table 4.6.1-3 with condition PSCell_Change</w:t>
            </w:r>
          </w:p>
        </w:tc>
      </w:tr>
      <w:tr w:rsidR="00705E1D" w:rsidRPr="00C25BC1" w14:paraId="385C5B6F"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0BDD6" w14:textId="77777777" w:rsidR="00705E1D" w:rsidRPr="00C25BC1" w:rsidRDefault="00705E1D" w:rsidP="00C47FAB">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F775C" w14:textId="77777777" w:rsidR="00705E1D" w:rsidRPr="00C25BC1" w:rsidRDefault="00705E1D" w:rsidP="00C47FAB">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2DC3E" w14:textId="77777777" w:rsidR="00705E1D" w:rsidRPr="00C25BC1" w:rsidRDefault="00705E1D"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7E582" w14:textId="77777777" w:rsidR="00705E1D" w:rsidRPr="00C25BC1" w:rsidRDefault="00705E1D" w:rsidP="00C47FAB">
            <w:pPr>
              <w:pStyle w:val="TAH"/>
            </w:pPr>
            <w:r w:rsidRPr="00C25BC1">
              <w:t>Condition</w:t>
            </w:r>
          </w:p>
        </w:tc>
      </w:tr>
      <w:tr w:rsidR="00705E1D" w:rsidRPr="00C25BC1" w14:paraId="77400739"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C7570" w14:textId="77777777" w:rsidR="00705E1D" w:rsidRPr="00C25BC1" w:rsidRDefault="00705E1D" w:rsidP="00C47FAB">
            <w:pPr>
              <w:pStyle w:val="TAL"/>
            </w:pPr>
            <w:r w:rsidRPr="00C25BC1">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21870"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056DB"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0E50D" w14:textId="77777777" w:rsidR="00705E1D" w:rsidRPr="00C25BC1" w:rsidRDefault="00705E1D" w:rsidP="00C47FAB">
            <w:pPr>
              <w:pStyle w:val="TAL"/>
            </w:pPr>
          </w:p>
        </w:tc>
      </w:tr>
      <w:tr w:rsidR="00705E1D" w:rsidRPr="00C25BC1" w14:paraId="5A49C6E1"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21E4C" w14:textId="77777777" w:rsidR="00705E1D" w:rsidRPr="00C25BC1" w:rsidRDefault="00705E1D" w:rsidP="00C47FAB">
            <w:pPr>
              <w:pStyle w:val="TAL"/>
            </w:pPr>
            <w:r w:rsidRPr="00C25BC1">
              <w:rPr>
                <w:rFonts w:ascii="ArialMT" w:hAnsi="ArialMT"/>
                <w:szCs w:val="18"/>
              </w:rPr>
              <w:t xml:space="preserve">  cellGroupId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14EE8" w14:textId="77777777" w:rsidR="00705E1D" w:rsidRPr="00C25BC1" w:rsidRDefault="00705E1D" w:rsidP="00C47FAB">
            <w:pPr>
              <w:spacing w:after="0"/>
              <w:rPr>
                <w:sz w:val="24"/>
                <w:szCs w:val="24"/>
              </w:rPr>
            </w:pPr>
            <w:r w:rsidRPr="00C25BC1">
              <w:rPr>
                <w:rFonts w:ascii="ArialMT" w:hAnsi="ArialMT"/>
                <w:sz w:val="18"/>
                <w:szCs w:val="18"/>
              </w:rPr>
              <w:t xml:space="preserve">CellGroupId as per TS38.508-1[4] </w:t>
            </w:r>
            <w:r w:rsidRPr="00C25BC1">
              <w:rPr>
                <w:rFonts w:ascii="Arial-BoldMT" w:hAnsi="Arial-BoldMT"/>
              </w:rPr>
              <w:t>Table 4.6.3-20</w:t>
            </w:r>
            <w:r w:rsidRPr="00C25BC1">
              <w:rPr>
                <w:rFonts w:ascii="ArialMT" w:hAnsi="ArialMT"/>
                <w:sz w:val="18"/>
                <w:szCs w:val="18"/>
              </w:rPr>
              <w:t xml:space="preserve"> condition </w:t>
            </w:r>
          </w:p>
          <w:p w14:paraId="0FACF985" w14:textId="77777777" w:rsidR="00705E1D" w:rsidRPr="00C25BC1" w:rsidRDefault="00705E1D" w:rsidP="00C47FAB">
            <w:pPr>
              <w:pStyle w:val="TAL"/>
            </w:pPr>
            <w:r w:rsidRPr="00C25BC1">
              <w:rPr>
                <w:rFonts w:ascii="ArialMT" w:hAnsi="ArialMT"/>
                <w:szCs w:val="18"/>
              </w:rPr>
              <w:t>NR-DC_SCG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D119E"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9E458" w14:textId="77777777" w:rsidR="00705E1D" w:rsidRPr="00C25BC1" w:rsidRDefault="00705E1D" w:rsidP="00C47FAB">
            <w:pPr>
              <w:pStyle w:val="TAL"/>
            </w:pPr>
          </w:p>
        </w:tc>
      </w:tr>
      <w:tr w:rsidR="00705E1D" w:rsidRPr="00C25BC1" w14:paraId="7A1E1802"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F8772" w14:textId="77777777" w:rsidR="00705E1D" w:rsidRPr="00C25BC1" w:rsidRDefault="00705E1D" w:rsidP="00C47FAB">
            <w:pPr>
              <w:pStyle w:val="TAL"/>
            </w:pPr>
            <w:r w:rsidRPr="00C25BC1">
              <w:t xml:space="preserve">  rlc-BearerToAddModList SEQUENCE (SIZE(1..maxLC-ID)) OF RLC-BearerConfig</w:t>
            </w:r>
            <w:r w:rsidRPr="00C25BC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BF4DB" w14:textId="77777777" w:rsidR="00705E1D" w:rsidRPr="00C25BC1" w:rsidRDefault="00705E1D" w:rsidP="00C47FAB">
            <w:pPr>
              <w:pStyle w:val="TAL"/>
            </w:pPr>
            <w:r w:rsidRPr="00C25BC1">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D6A98"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F3EEF" w14:textId="77777777" w:rsidR="00705E1D" w:rsidRPr="00C25BC1" w:rsidRDefault="00705E1D" w:rsidP="00C47FAB">
            <w:pPr>
              <w:pStyle w:val="TAL"/>
            </w:pPr>
          </w:p>
        </w:tc>
      </w:tr>
      <w:tr w:rsidR="00705E1D" w:rsidRPr="00C25BC1" w14:paraId="3ABE9843" w14:textId="77777777" w:rsidTr="00C47FAB">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F8C05FA" w14:textId="77777777" w:rsidR="00705E1D" w:rsidRPr="00C25BC1" w:rsidRDefault="00705E1D" w:rsidP="00C47FAB">
            <w:pPr>
              <w:pStyle w:val="TAL"/>
            </w:pPr>
            <w:r w:rsidRPr="00C25BC1">
              <w:t xml:space="preserve">    RLC-BearerConfig[1]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E2E65" w14:textId="77777777" w:rsidR="00705E1D" w:rsidRPr="00C25BC1" w:rsidRDefault="00705E1D" w:rsidP="00C47FAB">
            <w:pPr>
              <w:pStyle w:val="TAL"/>
            </w:pPr>
            <w:r w:rsidRPr="00C25BC1">
              <w:t xml:space="preserve">RLC-BearerConfig as per TS 38.508-1[4] Table 4.6.3-148: </w:t>
            </w:r>
            <w:r w:rsidRPr="00C25BC1">
              <w:rPr>
                <w:i/>
              </w:rPr>
              <w:t>RLC-BearerConfig</w:t>
            </w:r>
            <w:r w:rsidRPr="00C25BC1">
              <w:t xml:space="preserve"> with conditions AM and DRBn and Re-establish_RLC</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6CC28" w14:textId="77777777" w:rsidR="00705E1D" w:rsidRPr="00C25BC1" w:rsidRDefault="00705E1D" w:rsidP="00C47FAB">
            <w:pPr>
              <w:pStyle w:val="TAL"/>
            </w:pPr>
            <w:r w:rsidRPr="00C25BC1">
              <w:t>DRBn is allocated for SCG according to internal TTCN mapping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2F0D9" w14:textId="77777777" w:rsidR="00705E1D" w:rsidRPr="00C25BC1" w:rsidRDefault="00705E1D" w:rsidP="00C47FAB">
            <w:pPr>
              <w:pStyle w:val="TAL"/>
            </w:pPr>
          </w:p>
        </w:tc>
      </w:tr>
      <w:tr w:rsidR="00705E1D" w:rsidRPr="00C25BC1" w14:paraId="0895CE44"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41D9A" w14:textId="77777777" w:rsidR="00705E1D" w:rsidRPr="00C25BC1" w:rsidRDefault="00705E1D"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07FEE"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87EEA"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9AC5A" w14:textId="77777777" w:rsidR="00705E1D" w:rsidRPr="00C25BC1" w:rsidRDefault="00705E1D" w:rsidP="00C47FAB">
            <w:pPr>
              <w:pStyle w:val="TAL"/>
            </w:pPr>
          </w:p>
        </w:tc>
      </w:tr>
      <w:tr w:rsidR="00705E1D" w:rsidRPr="00C25BC1" w14:paraId="1A05942C"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6CACF" w14:textId="77777777" w:rsidR="00705E1D" w:rsidRPr="00C25BC1" w:rsidRDefault="00705E1D" w:rsidP="00C47FAB">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F6BAC"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284B8"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A5B83" w14:textId="77777777" w:rsidR="00705E1D" w:rsidRPr="00C25BC1" w:rsidRDefault="00705E1D" w:rsidP="00C47FAB">
            <w:pPr>
              <w:pStyle w:val="TAL"/>
            </w:pPr>
          </w:p>
        </w:tc>
      </w:tr>
    </w:tbl>
    <w:p w14:paraId="63121ED2" w14:textId="77777777" w:rsidR="00705E1D" w:rsidRPr="00C25BC1" w:rsidRDefault="00705E1D" w:rsidP="00705E1D"/>
    <w:p w14:paraId="49353907" w14:textId="77777777" w:rsidR="00705E1D" w:rsidRPr="00C25BC1" w:rsidRDefault="00705E1D" w:rsidP="00705E1D">
      <w:pPr>
        <w:pStyle w:val="TH"/>
      </w:pPr>
      <w:r w:rsidRPr="00C25BC1">
        <w:lastRenderedPageBreak/>
        <w:t xml:space="preserve">Table 8.2.2.8.2.3.3-4: </w:t>
      </w:r>
      <w:r w:rsidRPr="00C25BC1">
        <w:rPr>
          <w:i/>
        </w:rPr>
        <w:t xml:space="preserve">RRCReconfiguration </w:t>
      </w:r>
      <w:r w:rsidRPr="00C25BC1">
        <w:t>(step 4, Table 8.2.2.8.2.3.2-1)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705E1D" w:rsidRPr="00C25BC1" w14:paraId="4BF9F279" w14:textId="77777777" w:rsidTr="00C47FAB">
        <w:tc>
          <w:tcPr>
            <w:tcW w:w="9720" w:type="dxa"/>
            <w:gridSpan w:val="4"/>
            <w:tcBorders>
              <w:top w:val="single" w:sz="4" w:space="0" w:color="auto"/>
              <w:left w:val="single" w:sz="4" w:space="0" w:color="auto"/>
              <w:bottom w:val="single" w:sz="4" w:space="0" w:color="auto"/>
              <w:right w:val="single" w:sz="4" w:space="0" w:color="auto"/>
            </w:tcBorders>
            <w:hideMark/>
          </w:tcPr>
          <w:p w14:paraId="19D99A1C" w14:textId="77777777" w:rsidR="00705E1D" w:rsidRPr="00C25BC1" w:rsidRDefault="00705E1D" w:rsidP="00C47FAB">
            <w:pPr>
              <w:pStyle w:val="TAL"/>
            </w:pPr>
            <w:r w:rsidRPr="00C25BC1">
              <w:t>Derivation Path: TS 38.508-1 [4], Table 4.6.1-13</w:t>
            </w:r>
          </w:p>
        </w:tc>
      </w:tr>
      <w:tr w:rsidR="00705E1D" w:rsidRPr="00C25BC1" w14:paraId="25DC1231"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7DEAD" w14:textId="77777777" w:rsidR="00705E1D" w:rsidRPr="00C25BC1" w:rsidRDefault="00705E1D" w:rsidP="00C47FAB">
            <w:pPr>
              <w:pStyle w:val="TAH"/>
            </w:pPr>
            <w:r w:rsidRPr="00C25BC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68111" w14:textId="77777777" w:rsidR="00705E1D" w:rsidRPr="00C25BC1" w:rsidRDefault="00705E1D" w:rsidP="00C47FAB">
            <w:pPr>
              <w:pStyle w:val="TAH"/>
            </w:pPr>
            <w:r w:rsidRPr="00C25BC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24A6F" w14:textId="77777777" w:rsidR="00705E1D" w:rsidRPr="00C25BC1" w:rsidRDefault="00705E1D" w:rsidP="00C47FAB">
            <w:pPr>
              <w:pStyle w:val="TAH"/>
            </w:pPr>
            <w:r w:rsidRPr="00C25BC1">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E5552" w14:textId="77777777" w:rsidR="00705E1D" w:rsidRPr="00C25BC1" w:rsidRDefault="00705E1D" w:rsidP="00C47FAB">
            <w:pPr>
              <w:pStyle w:val="TAH"/>
            </w:pPr>
            <w:r w:rsidRPr="00C25BC1">
              <w:t>Condition</w:t>
            </w:r>
          </w:p>
        </w:tc>
      </w:tr>
      <w:tr w:rsidR="00705E1D" w:rsidRPr="00C25BC1" w14:paraId="342DC81F"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2AEC2" w14:textId="77777777" w:rsidR="00705E1D" w:rsidRPr="00C25BC1" w:rsidRDefault="00705E1D" w:rsidP="00C47FAB">
            <w:pPr>
              <w:pStyle w:val="TAL"/>
            </w:pPr>
            <w:r w:rsidRPr="00C25BC1">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6EA7F"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ECF72"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922EE" w14:textId="77777777" w:rsidR="00705E1D" w:rsidRPr="00C25BC1" w:rsidRDefault="00705E1D" w:rsidP="00C47FAB">
            <w:pPr>
              <w:pStyle w:val="TAL"/>
            </w:pPr>
          </w:p>
        </w:tc>
      </w:tr>
      <w:tr w:rsidR="00705E1D" w:rsidRPr="00C25BC1" w14:paraId="4A2BF1FC"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327EC" w14:textId="77777777" w:rsidR="00705E1D" w:rsidRPr="00C25BC1" w:rsidRDefault="00705E1D" w:rsidP="00C47FAB">
            <w:pPr>
              <w:pStyle w:val="TAL"/>
            </w:pPr>
            <w:r w:rsidRPr="00C25BC1">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F80B3"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8FF16"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EC157" w14:textId="77777777" w:rsidR="00705E1D" w:rsidRPr="00C25BC1" w:rsidRDefault="00705E1D" w:rsidP="00C47FAB">
            <w:pPr>
              <w:pStyle w:val="TAL"/>
            </w:pPr>
          </w:p>
        </w:tc>
      </w:tr>
      <w:tr w:rsidR="00705E1D" w:rsidRPr="00C25BC1" w14:paraId="02D2857A"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F200D" w14:textId="77777777" w:rsidR="00705E1D" w:rsidRPr="00C25BC1" w:rsidRDefault="00705E1D" w:rsidP="00C47FAB">
            <w:pPr>
              <w:pStyle w:val="TAL"/>
            </w:pPr>
            <w:r w:rsidRPr="00C25BC1">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D3B7B"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FD6B1"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C2BA0" w14:textId="77777777" w:rsidR="00705E1D" w:rsidRPr="00C25BC1" w:rsidRDefault="00705E1D" w:rsidP="00C47FAB">
            <w:pPr>
              <w:pStyle w:val="TAL"/>
            </w:pPr>
          </w:p>
        </w:tc>
      </w:tr>
      <w:tr w:rsidR="00705E1D" w:rsidRPr="00C25BC1" w14:paraId="7AA111BC"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73F75" w14:textId="77777777" w:rsidR="00705E1D" w:rsidRPr="00C25BC1" w:rsidRDefault="00705E1D"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A56CD"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0EB83"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7CFF1" w14:textId="77777777" w:rsidR="00705E1D" w:rsidRPr="00C25BC1" w:rsidRDefault="00705E1D" w:rsidP="00C47FAB">
            <w:pPr>
              <w:pStyle w:val="TAL"/>
            </w:pPr>
          </w:p>
        </w:tc>
      </w:tr>
      <w:tr w:rsidR="00705E1D" w:rsidRPr="00C25BC1" w14:paraId="6B89F790"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25A8D" w14:textId="77777777" w:rsidR="00705E1D" w:rsidRPr="00C25BC1" w:rsidRDefault="00705E1D" w:rsidP="00C47FAB">
            <w:pPr>
              <w:pStyle w:val="TAL"/>
            </w:pPr>
            <w:r w:rsidRPr="00C25BC1">
              <w:t xml:space="preserve">        masterCellGroup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8936F" w14:textId="77777777" w:rsidR="00705E1D" w:rsidRPr="00C25BC1" w:rsidRDefault="00705E1D" w:rsidP="00C47FAB">
            <w:pPr>
              <w:pStyle w:val="TAL"/>
            </w:pPr>
            <w:r w:rsidRPr="00C25BC1">
              <w:t>CellGroupConfig-MCG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CFCB8" w14:textId="77777777" w:rsidR="00705E1D" w:rsidRPr="00C25BC1" w:rsidRDefault="00705E1D" w:rsidP="00C47FAB">
            <w:pPr>
              <w:pStyle w:val="TAL"/>
            </w:pPr>
            <w:r w:rsidRPr="00C25BC1">
              <w:t>OCTET STRING (CONTAINING CellGroupConfig)</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7C7D4" w14:textId="77777777" w:rsidR="00705E1D" w:rsidRPr="00C25BC1" w:rsidRDefault="00705E1D" w:rsidP="00C47FAB">
            <w:pPr>
              <w:pStyle w:val="TAL"/>
            </w:pPr>
          </w:p>
        </w:tc>
      </w:tr>
      <w:tr w:rsidR="00705E1D" w:rsidRPr="00C25BC1" w14:paraId="06066CD6"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B5091" w14:textId="77777777" w:rsidR="00705E1D" w:rsidRPr="00C25BC1" w:rsidRDefault="00705E1D"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E8AE4"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319DC"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3B5E8" w14:textId="77777777" w:rsidR="00705E1D" w:rsidRPr="00C25BC1" w:rsidRDefault="00705E1D" w:rsidP="00C47FAB">
            <w:pPr>
              <w:pStyle w:val="TAL"/>
            </w:pPr>
          </w:p>
        </w:tc>
      </w:tr>
      <w:tr w:rsidR="00705E1D" w:rsidRPr="00C25BC1" w14:paraId="66489C95"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A0244" w14:textId="77777777" w:rsidR="00705E1D" w:rsidRPr="00C25BC1" w:rsidRDefault="00705E1D"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5D135"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7A450"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76489" w14:textId="77777777" w:rsidR="00705E1D" w:rsidRPr="00C25BC1" w:rsidRDefault="00705E1D" w:rsidP="00C47FAB">
            <w:pPr>
              <w:pStyle w:val="TAL"/>
            </w:pPr>
          </w:p>
        </w:tc>
      </w:tr>
      <w:tr w:rsidR="00705E1D" w:rsidRPr="00C25BC1" w14:paraId="0AAD1B6C"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BDE8B" w14:textId="77777777" w:rsidR="00705E1D" w:rsidRPr="00C25BC1" w:rsidRDefault="00705E1D" w:rsidP="00C47FAB">
            <w:pPr>
              <w:pStyle w:val="TAL"/>
            </w:pPr>
            <w:r w:rsidRPr="00C25BC1">
              <w:t xml:space="preserve">            mrdc-SecondaryCellGroupConfig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528E0"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E03EC"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959F6" w14:textId="77777777" w:rsidR="00705E1D" w:rsidRPr="00C25BC1" w:rsidRDefault="00705E1D" w:rsidP="00C47FAB">
            <w:pPr>
              <w:pStyle w:val="TAL"/>
            </w:pPr>
          </w:p>
        </w:tc>
      </w:tr>
      <w:tr w:rsidR="00705E1D" w:rsidRPr="00C25BC1" w14:paraId="7EA43C13"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2E01A4AD" w14:textId="77777777" w:rsidR="00705E1D" w:rsidRPr="00C25BC1" w:rsidRDefault="00705E1D" w:rsidP="00C47FAB">
            <w:pPr>
              <w:pStyle w:val="TAL"/>
            </w:pPr>
            <w:r w:rsidRPr="00C25BC1">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10173B4C"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664A79CB"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522F60DF" w14:textId="77777777" w:rsidR="00705E1D" w:rsidRPr="00C25BC1" w:rsidRDefault="00705E1D" w:rsidP="00C47FAB">
            <w:pPr>
              <w:pStyle w:val="TAL"/>
            </w:pPr>
          </w:p>
        </w:tc>
      </w:tr>
      <w:tr w:rsidR="00705E1D" w:rsidRPr="00C25BC1" w14:paraId="26A999B7"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7DA1A8C6" w14:textId="77777777" w:rsidR="00705E1D" w:rsidRPr="00C25BC1" w:rsidRDefault="00705E1D" w:rsidP="00C47FAB">
            <w:pPr>
              <w:pStyle w:val="TAL"/>
            </w:pPr>
            <w:r w:rsidRPr="00C25BC1">
              <w:t xml:space="preserve">                mrdc-SecondaryCellGroup CHOICE {</w:t>
            </w:r>
          </w:p>
        </w:tc>
        <w:tc>
          <w:tcPr>
            <w:tcW w:w="2268" w:type="dxa"/>
            <w:tcBorders>
              <w:top w:val="single" w:sz="4" w:space="0" w:color="auto"/>
              <w:left w:val="single" w:sz="4" w:space="0" w:color="auto"/>
              <w:bottom w:val="single" w:sz="4" w:space="0" w:color="auto"/>
              <w:right w:val="single" w:sz="4" w:space="0" w:color="auto"/>
            </w:tcBorders>
          </w:tcPr>
          <w:p w14:paraId="3DD4A825"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224362CB"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0E31C6F0" w14:textId="77777777" w:rsidR="00705E1D" w:rsidRPr="00C25BC1" w:rsidRDefault="00705E1D" w:rsidP="00C47FAB">
            <w:pPr>
              <w:pStyle w:val="TAL"/>
            </w:pPr>
          </w:p>
        </w:tc>
      </w:tr>
      <w:tr w:rsidR="00705E1D" w:rsidRPr="00C25BC1" w14:paraId="179ECB15"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537AC19E" w14:textId="77777777" w:rsidR="00705E1D" w:rsidRPr="00C25BC1" w:rsidRDefault="00705E1D" w:rsidP="00C47FAB">
            <w:pPr>
              <w:pStyle w:val="TAL"/>
            </w:pPr>
            <w:r w:rsidRPr="00C25BC1">
              <w:t xml:space="preserve">                  nr-SCG</w:t>
            </w:r>
          </w:p>
        </w:tc>
        <w:tc>
          <w:tcPr>
            <w:tcW w:w="2268" w:type="dxa"/>
            <w:tcBorders>
              <w:top w:val="single" w:sz="4" w:space="0" w:color="auto"/>
              <w:left w:val="single" w:sz="4" w:space="0" w:color="auto"/>
              <w:bottom w:val="single" w:sz="4" w:space="0" w:color="auto"/>
              <w:right w:val="single" w:sz="4" w:space="0" w:color="auto"/>
            </w:tcBorders>
            <w:hideMark/>
          </w:tcPr>
          <w:p w14:paraId="2762B6D2" w14:textId="77777777" w:rsidR="00705E1D" w:rsidRPr="00C25BC1" w:rsidRDefault="00705E1D" w:rsidP="00C47FAB">
            <w:pPr>
              <w:pStyle w:val="TAL"/>
            </w:pPr>
            <w:r w:rsidRPr="00C25BC1">
              <w:t>OCTET STRING (CONTAINING RRCReconfiguration-SCG)</w:t>
            </w:r>
          </w:p>
        </w:tc>
        <w:tc>
          <w:tcPr>
            <w:tcW w:w="1701" w:type="dxa"/>
            <w:tcBorders>
              <w:top w:val="single" w:sz="4" w:space="0" w:color="auto"/>
              <w:left w:val="single" w:sz="4" w:space="0" w:color="auto"/>
              <w:bottom w:val="single" w:sz="4" w:space="0" w:color="auto"/>
              <w:right w:val="single" w:sz="4" w:space="0" w:color="auto"/>
            </w:tcBorders>
          </w:tcPr>
          <w:p w14:paraId="110C69C3"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24421EA8" w14:textId="77777777" w:rsidR="00705E1D" w:rsidRPr="00C25BC1" w:rsidRDefault="00705E1D" w:rsidP="00C47FAB">
            <w:pPr>
              <w:pStyle w:val="TAL"/>
            </w:pPr>
          </w:p>
        </w:tc>
      </w:tr>
      <w:tr w:rsidR="00705E1D" w:rsidRPr="00C25BC1" w14:paraId="03DB24A7"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41E19302"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05D19E47"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55B1C882"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2065FE57" w14:textId="77777777" w:rsidR="00705E1D" w:rsidRPr="00C25BC1" w:rsidRDefault="00705E1D" w:rsidP="00C47FAB">
            <w:pPr>
              <w:pStyle w:val="TAL"/>
            </w:pPr>
          </w:p>
        </w:tc>
      </w:tr>
      <w:tr w:rsidR="00705E1D" w:rsidRPr="00C25BC1" w14:paraId="659C5188"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0919D45E"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3EF4C861"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4FB80DD9"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62F82B27" w14:textId="77777777" w:rsidR="00705E1D" w:rsidRPr="00C25BC1" w:rsidRDefault="00705E1D" w:rsidP="00C47FAB">
            <w:pPr>
              <w:pStyle w:val="TAL"/>
            </w:pPr>
          </w:p>
        </w:tc>
      </w:tr>
      <w:tr w:rsidR="00705E1D" w:rsidRPr="00C25BC1" w14:paraId="46B84034"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38F0AA7E"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03C986AF"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6540920E"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793022E9" w14:textId="77777777" w:rsidR="00705E1D" w:rsidRPr="00C25BC1" w:rsidRDefault="00705E1D" w:rsidP="00C47FAB">
            <w:pPr>
              <w:pStyle w:val="TAL"/>
            </w:pPr>
          </w:p>
        </w:tc>
      </w:tr>
      <w:tr w:rsidR="00705E1D" w:rsidRPr="00C25BC1" w14:paraId="0ADDB113" w14:textId="77777777" w:rsidTr="00C47FAB">
        <w:tc>
          <w:tcPr>
            <w:tcW w:w="4500" w:type="dxa"/>
            <w:tcBorders>
              <w:top w:val="single" w:sz="4" w:space="0" w:color="auto"/>
              <w:left w:val="single" w:sz="4" w:space="0" w:color="auto"/>
              <w:bottom w:val="single" w:sz="4" w:space="0" w:color="auto"/>
              <w:right w:val="single" w:sz="4" w:space="0" w:color="auto"/>
            </w:tcBorders>
          </w:tcPr>
          <w:p w14:paraId="2583D299" w14:textId="77777777" w:rsidR="00705E1D" w:rsidRPr="00C25BC1" w:rsidRDefault="00705E1D" w:rsidP="00C47FAB">
            <w:pPr>
              <w:pStyle w:val="TAL"/>
              <w:rPr>
                <w:lang w:eastAsia="zh-CN"/>
              </w:rPr>
            </w:pPr>
            <w:r w:rsidRPr="00C25BC1">
              <w:rPr>
                <w:lang w:eastAsia="zh-CN"/>
              </w:rPr>
              <w:t xml:space="preserve">            radioBearerConfig2</w:t>
            </w:r>
          </w:p>
        </w:tc>
        <w:tc>
          <w:tcPr>
            <w:tcW w:w="2268" w:type="dxa"/>
            <w:tcBorders>
              <w:top w:val="single" w:sz="4" w:space="0" w:color="auto"/>
              <w:left w:val="single" w:sz="4" w:space="0" w:color="auto"/>
              <w:bottom w:val="single" w:sz="4" w:space="0" w:color="auto"/>
              <w:right w:val="single" w:sz="4" w:space="0" w:color="auto"/>
            </w:tcBorders>
          </w:tcPr>
          <w:p w14:paraId="4D330AE7" w14:textId="77777777" w:rsidR="00705E1D" w:rsidRPr="00C25BC1" w:rsidRDefault="00705E1D" w:rsidP="00C47FAB">
            <w:pPr>
              <w:pStyle w:val="TAL"/>
            </w:pPr>
            <w:r w:rsidRPr="00C25BC1">
              <w:t>RadioBearerConfig-SCG</w:t>
            </w:r>
          </w:p>
        </w:tc>
        <w:tc>
          <w:tcPr>
            <w:tcW w:w="1701" w:type="dxa"/>
            <w:tcBorders>
              <w:top w:val="single" w:sz="4" w:space="0" w:color="auto"/>
              <w:left w:val="single" w:sz="4" w:space="0" w:color="auto"/>
              <w:bottom w:val="single" w:sz="4" w:space="0" w:color="auto"/>
              <w:right w:val="single" w:sz="4" w:space="0" w:color="auto"/>
            </w:tcBorders>
          </w:tcPr>
          <w:p w14:paraId="3A361929" w14:textId="77777777" w:rsidR="00705E1D" w:rsidRPr="00C25BC1" w:rsidRDefault="00705E1D" w:rsidP="00C47FAB">
            <w:pPr>
              <w:pStyle w:val="TAL"/>
            </w:pPr>
            <w:r w:rsidRPr="00C25BC1">
              <w:t>See Table 8.2.2.8.2.3.3-4A</w:t>
            </w:r>
          </w:p>
        </w:tc>
        <w:tc>
          <w:tcPr>
            <w:tcW w:w="1251" w:type="dxa"/>
            <w:tcBorders>
              <w:top w:val="single" w:sz="4" w:space="0" w:color="auto"/>
              <w:left w:val="single" w:sz="4" w:space="0" w:color="auto"/>
              <w:bottom w:val="single" w:sz="4" w:space="0" w:color="auto"/>
              <w:right w:val="single" w:sz="4" w:space="0" w:color="auto"/>
            </w:tcBorders>
          </w:tcPr>
          <w:p w14:paraId="486FFA2F" w14:textId="77777777" w:rsidR="00705E1D" w:rsidRPr="00C25BC1" w:rsidRDefault="00705E1D" w:rsidP="00C47FAB">
            <w:pPr>
              <w:pStyle w:val="TAL"/>
            </w:pPr>
          </w:p>
        </w:tc>
      </w:tr>
      <w:tr w:rsidR="00705E1D" w:rsidRPr="00C25BC1" w14:paraId="5B1F0AC5"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75DECAC4"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7F15A920"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7D062E6D"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71300AE6" w14:textId="77777777" w:rsidR="00705E1D" w:rsidRPr="00C25BC1" w:rsidRDefault="00705E1D" w:rsidP="00C47FAB">
            <w:pPr>
              <w:pStyle w:val="TAL"/>
            </w:pPr>
          </w:p>
        </w:tc>
      </w:tr>
      <w:tr w:rsidR="00705E1D" w:rsidRPr="00C25BC1" w14:paraId="4AA9D7B0"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50ED1316"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320225EF"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17760DBB"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26F9727C" w14:textId="77777777" w:rsidR="00705E1D" w:rsidRPr="00C25BC1" w:rsidRDefault="00705E1D" w:rsidP="00C47FAB">
            <w:pPr>
              <w:pStyle w:val="TAL"/>
            </w:pPr>
          </w:p>
        </w:tc>
      </w:tr>
      <w:tr w:rsidR="00705E1D" w:rsidRPr="00C25BC1" w14:paraId="2D0CAE8C"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70C45034"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3645CFDB"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2F43CCDE"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57171EFD" w14:textId="77777777" w:rsidR="00705E1D" w:rsidRPr="00C25BC1" w:rsidRDefault="00705E1D" w:rsidP="00C47FAB">
            <w:pPr>
              <w:pStyle w:val="TAL"/>
            </w:pPr>
          </w:p>
        </w:tc>
      </w:tr>
      <w:tr w:rsidR="00705E1D" w:rsidRPr="00C25BC1" w14:paraId="18CED5C5"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5A90F425"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05F30DA1"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585E9953"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402CFC10" w14:textId="77777777" w:rsidR="00705E1D" w:rsidRPr="00C25BC1" w:rsidRDefault="00705E1D" w:rsidP="00C47FAB">
            <w:pPr>
              <w:pStyle w:val="TAL"/>
            </w:pPr>
          </w:p>
        </w:tc>
      </w:tr>
      <w:tr w:rsidR="00705E1D" w:rsidRPr="00C25BC1" w14:paraId="32CC6AFB"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51EBA5E1"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5847953C"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4D34F93C"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044A55DB" w14:textId="77777777" w:rsidR="00705E1D" w:rsidRPr="00C25BC1" w:rsidRDefault="00705E1D" w:rsidP="00C47FAB">
            <w:pPr>
              <w:pStyle w:val="TAL"/>
            </w:pPr>
          </w:p>
        </w:tc>
      </w:tr>
    </w:tbl>
    <w:p w14:paraId="6730F067" w14:textId="77777777" w:rsidR="00705E1D" w:rsidRPr="00C25BC1" w:rsidRDefault="00705E1D" w:rsidP="00705E1D"/>
    <w:p w14:paraId="5B839BB9" w14:textId="77777777" w:rsidR="00705E1D" w:rsidRPr="00C25BC1" w:rsidRDefault="00705E1D" w:rsidP="00705E1D">
      <w:pPr>
        <w:pStyle w:val="TH"/>
        <w:rPr>
          <w:i/>
        </w:rPr>
      </w:pPr>
      <w:r w:rsidRPr="00C25BC1">
        <w:t>Table 8.2.2.8.2.3.3-4A: RadioBearerConfig-SCG (Table 8.2.2.8.2.3.3-4, Table 8.2.2.8.2.3.3-17)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5E1D" w:rsidRPr="00C25BC1" w14:paraId="2958C167" w14:textId="77777777" w:rsidTr="00C47FAB">
        <w:tc>
          <w:tcPr>
            <w:tcW w:w="9747" w:type="dxa"/>
            <w:gridSpan w:val="4"/>
          </w:tcPr>
          <w:p w14:paraId="62F9EF28" w14:textId="77777777" w:rsidR="00705E1D" w:rsidRPr="00C25BC1" w:rsidRDefault="00705E1D" w:rsidP="00C47FAB">
            <w:pPr>
              <w:pStyle w:val="TAH"/>
              <w:jc w:val="left"/>
              <w:rPr>
                <w:b w:val="0"/>
              </w:rPr>
            </w:pPr>
            <w:r w:rsidRPr="00C25BC1">
              <w:t xml:space="preserve"> </w:t>
            </w:r>
            <w:r w:rsidRPr="00C25BC1">
              <w:rPr>
                <w:b w:val="0"/>
              </w:rPr>
              <w:t>Derivation Path: TS 38.508-1 [4], Table 4.6.3-132 with condition DRB1 and Re-establish_PDCP</w:t>
            </w:r>
          </w:p>
        </w:tc>
      </w:tr>
      <w:tr w:rsidR="00705E1D" w:rsidRPr="00C25BC1" w14:paraId="014F3674" w14:textId="77777777" w:rsidTr="00C47FAB">
        <w:tc>
          <w:tcPr>
            <w:tcW w:w="4535" w:type="dxa"/>
          </w:tcPr>
          <w:p w14:paraId="4D004729" w14:textId="77777777" w:rsidR="00705E1D" w:rsidRPr="00C25BC1" w:rsidRDefault="00705E1D" w:rsidP="00C47FAB">
            <w:pPr>
              <w:pStyle w:val="TAH"/>
            </w:pPr>
            <w:r w:rsidRPr="00C25BC1">
              <w:t>Information Element</w:t>
            </w:r>
          </w:p>
        </w:tc>
        <w:tc>
          <w:tcPr>
            <w:tcW w:w="2267" w:type="dxa"/>
          </w:tcPr>
          <w:p w14:paraId="1EB6D952" w14:textId="77777777" w:rsidR="00705E1D" w:rsidRPr="00C25BC1" w:rsidRDefault="00705E1D" w:rsidP="00C47FAB">
            <w:pPr>
              <w:pStyle w:val="TAH"/>
            </w:pPr>
            <w:r w:rsidRPr="00C25BC1">
              <w:t>Value/remark</w:t>
            </w:r>
          </w:p>
        </w:tc>
        <w:tc>
          <w:tcPr>
            <w:tcW w:w="1700" w:type="dxa"/>
          </w:tcPr>
          <w:p w14:paraId="67BBE811" w14:textId="77777777" w:rsidR="00705E1D" w:rsidRPr="00C25BC1" w:rsidRDefault="00705E1D" w:rsidP="00C47FAB">
            <w:pPr>
              <w:pStyle w:val="TAH"/>
            </w:pPr>
            <w:r w:rsidRPr="00C25BC1">
              <w:t>Comment</w:t>
            </w:r>
          </w:p>
        </w:tc>
        <w:tc>
          <w:tcPr>
            <w:tcW w:w="1245" w:type="dxa"/>
          </w:tcPr>
          <w:p w14:paraId="2EC2C6BE" w14:textId="77777777" w:rsidR="00705E1D" w:rsidRPr="00C25BC1" w:rsidRDefault="00705E1D" w:rsidP="00C47FAB">
            <w:pPr>
              <w:pStyle w:val="TAH"/>
            </w:pPr>
            <w:r w:rsidRPr="00C25BC1">
              <w:t>Condition</w:t>
            </w:r>
          </w:p>
        </w:tc>
      </w:tr>
      <w:tr w:rsidR="00705E1D" w:rsidRPr="00C25BC1" w14:paraId="132242E2" w14:textId="77777777" w:rsidTr="00C47FAB">
        <w:tc>
          <w:tcPr>
            <w:tcW w:w="4535" w:type="dxa"/>
          </w:tcPr>
          <w:p w14:paraId="56E8A1EF" w14:textId="77777777" w:rsidR="00705E1D" w:rsidRPr="00C25BC1" w:rsidRDefault="00705E1D" w:rsidP="00C47FAB">
            <w:pPr>
              <w:pStyle w:val="TAL"/>
            </w:pPr>
            <w:r w:rsidRPr="00C25BC1">
              <w:t xml:space="preserve">RadioBearerConfig ::= </w:t>
            </w:r>
            <w:r w:rsidRPr="00C25BC1">
              <w:rPr>
                <w:snapToGrid w:val="0"/>
              </w:rPr>
              <w:t xml:space="preserve">SEQUENCE </w:t>
            </w:r>
            <w:r w:rsidRPr="00C25BC1">
              <w:t>{</w:t>
            </w:r>
          </w:p>
        </w:tc>
        <w:tc>
          <w:tcPr>
            <w:tcW w:w="2267" w:type="dxa"/>
          </w:tcPr>
          <w:p w14:paraId="35992498" w14:textId="77777777" w:rsidR="00705E1D" w:rsidRPr="00C25BC1" w:rsidRDefault="00705E1D" w:rsidP="00C47FAB">
            <w:pPr>
              <w:pStyle w:val="TAL"/>
            </w:pPr>
          </w:p>
        </w:tc>
        <w:tc>
          <w:tcPr>
            <w:tcW w:w="1700" w:type="dxa"/>
          </w:tcPr>
          <w:p w14:paraId="4F1DA732" w14:textId="77777777" w:rsidR="00705E1D" w:rsidRPr="00C25BC1" w:rsidRDefault="00705E1D" w:rsidP="00C47FAB">
            <w:pPr>
              <w:pStyle w:val="TAL"/>
            </w:pPr>
          </w:p>
        </w:tc>
        <w:tc>
          <w:tcPr>
            <w:tcW w:w="1245" w:type="dxa"/>
          </w:tcPr>
          <w:p w14:paraId="3FA40A0C" w14:textId="77777777" w:rsidR="00705E1D" w:rsidRPr="00C25BC1" w:rsidRDefault="00705E1D" w:rsidP="00C47FAB">
            <w:pPr>
              <w:pStyle w:val="TAL"/>
            </w:pPr>
          </w:p>
        </w:tc>
      </w:tr>
      <w:tr w:rsidR="00705E1D" w:rsidRPr="00C25BC1" w14:paraId="326E91CF" w14:textId="77777777" w:rsidTr="00C47FAB">
        <w:tc>
          <w:tcPr>
            <w:tcW w:w="4535" w:type="dxa"/>
          </w:tcPr>
          <w:p w14:paraId="246C8762" w14:textId="77777777" w:rsidR="00705E1D" w:rsidRPr="00C25BC1" w:rsidRDefault="00705E1D" w:rsidP="00C47FAB">
            <w:pPr>
              <w:pStyle w:val="TAL"/>
            </w:pPr>
            <w:r w:rsidRPr="00C25BC1">
              <w:t xml:space="preserve">  drb-ToAddModList SEQUENCE (SIZE (1..maxDRB)) OF {</w:t>
            </w:r>
          </w:p>
        </w:tc>
        <w:tc>
          <w:tcPr>
            <w:tcW w:w="2267" w:type="dxa"/>
          </w:tcPr>
          <w:p w14:paraId="729285AD" w14:textId="77777777" w:rsidR="00705E1D" w:rsidRPr="00C25BC1" w:rsidRDefault="00705E1D" w:rsidP="00C47FAB">
            <w:pPr>
              <w:pStyle w:val="TAL"/>
            </w:pPr>
            <w:r w:rsidRPr="00C25BC1">
              <w:t>1 entry</w:t>
            </w:r>
          </w:p>
        </w:tc>
        <w:tc>
          <w:tcPr>
            <w:tcW w:w="1700" w:type="dxa"/>
          </w:tcPr>
          <w:p w14:paraId="7A1F3E32" w14:textId="77777777" w:rsidR="00705E1D" w:rsidRPr="00C25BC1" w:rsidRDefault="00705E1D" w:rsidP="00C47FAB">
            <w:pPr>
              <w:pStyle w:val="TAL"/>
            </w:pPr>
          </w:p>
        </w:tc>
        <w:tc>
          <w:tcPr>
            <w:tcW w:w="1245" w:type="dxa"/>
          </w:tcPr>
          <w:p w14:paraId="1BA20A37" w14:textId="77777777" w:rsidR="00705E1D" w:rsidRPr="00C25BC1" w:rsidRDefault="00705E1D" w:rsidP="00C47FAB">
            <w:pPr>
              <w:pStyle w:val="TAL"/>
            </w:pPr>
          </w:p>
        </w:tc>
      </w:tr>
      <w:tr w:rsidR="00705E1D" w:rsidRPr="00C25BC1" w14:paraId="77C0A474" w14:textId="77777777" w:rsidTr="00C47FAB">
        <w:tc>
          <w:tcPr>
            <w:tcW w:w="4535" w:type="dxa"/>
          </w:tcPr>
          <w:p w14:paraId="56DC8405" w14:textId="77777777" w:rsidR="00705E1D" w:rsidRPr="00C25BC1" w:rsidRDefault="00705E1D" w:rsidP="00C47FAB">
            <w:pPr>
              <w:pStyle w:val="TAL"/>
            </w:pPr>
            <w:r w:rsidRPr="00C25BC1">
              <w:t xml:space="preserve">    DRB-ToAddMod[1] </w:t>
            </w:r>
            <w:r w:rsidRPr="00C25BC1">
              <w:rPr>
                <w:snapToGrid w:val="0"/>
              </w:rPr>
              <w:t xml:space="preserve">SEQUENCE </w:t>
            </w:r>
            <w:r w:rsidRPr="00C25BC1">
              <w:t>{</w:t>
            </w:r>
          </w:p>
        </w:tc>
        <w:tc>
          <w:tcPr>
            <w:tcW w:w="2267" w:type="dxa"/>
          </w:tcPr>
          <w:p w14:paraId="64C19B24" w14:textId="77777777" w:rsidR="00705E1D" w:rsidRPr="00C25BC1" w:rsidRDefault="00705E1D" w:rsidP="00C47FAB">
            <w:pPr>
              <w:pStyle w:val="TAL"/>
            </w:pPr>
          </w:p>
        </w:tc>
        <w:tc>
          <w:tcPr>
            <w:tcW w:w="1700" w:type="dxa"/>
          </w:tcPr>
          <w:p w14:paraId="7269A06C" w14:textId="77777777" w:rsidR="00705E1D" w:rsidRPr="00C25BC1" w:rsidRDefault="00705E1D" w:rsidP="00C47FAB">
            <w:pPr>
              <w:pStyle w:val="TAL"/>
            </w:pPr>
            <w:r w:rsidRPr="00C25BC1">
              <w:t>entry 1</w:t>
            </w:r>
          </w:p>
        </w:tc>
        <w:tc>
          <w:tcPr>
            <w:tcW w:w="1245" w:type="dxa"/>
          </w:tcPr>
          <w:p w14:paraId="593C4219" w14:textId="77777777" w:rsidR="00705E1D" w:rsidRPr="00C25BC1" w:rsidRDefault="00705E1D" w:rsidP="00C47FAB">
            <w:pPr>
              <w:pStyle w:val="TAL"/>
            </w:pPr>
          </w:p>
        </w:tc>
      </w:tr>
      <w:tr w:rsidR="00705E1D" w:rsidRPr="00C25BC1" w14:paraId="1C6A7199" w14:textId="77777777" w:rsidTr="00C47FAB">
        <w:tc>
          <w:tcPr>
            <w:tcW w:w="4535" w:type="dxa"/>
          </w:tcPr>
          <w:p w14:paraId="3471DB25" w14:textId="77777777" w:rsidR="00705E1D" w:rsidRPr="00C25BC1" w:rsidRDefault="00705E1D" w:rsidP="00C47FAB">
            <w:pPr>
              <w:pStyle w:val="TAL"/>
            </w:pPr>
            <w:r w:rsidRPr="00C25BC1">
              <w:t xml:space="preserve">      drb-Identity</w:t>
            </w:r>
          </w:p>
        </w:tc>
        <w:tc>
          <w:tcPr>
            <w:tcW w:w="2267" w:type="dxa"/>
          </w:tcPr>
          <w:p w14:paraId="0EF0EE97" w14:textId="77777777" w:rsidR="00705E1D" w:rsidRPr="00C25BC1" w:rsidRDefault="00705E1D" w:rsidP="00C47FAB">
            <w:pPr>
              <w:pStyle w:val="TAL"/>
            </w:pPr>
            <w:r w:rsidRPr="00C25BC1">
              <w:t>DRB-Identity using condition DRBn</w:t>
            </w:r>
          </w:p>
        </w:tc>
        <w:tc>
          <w:tcPr>
            <w:tcW w:w="1700" w:type="dxa"/>
          </w:tcPr>
          <w:p w14:paraId="4BFDC9A8" w14:textId="77777777" w:rsidR="00705E1D" w:rsidRPr="00C25BC1" w:rsidRDefault="00705E1D" w:rsidP="00C47FAB">
            <w:pPr>
              <w:pStyle w:val="TAL"/>
            </w:pPr>
            <w:r w:rsidRPr="00C25BC1">
              <w:t>DRBn is allocated for SCG according to internal TTCN mapping</w:t>
            </w:r>
          </w:p>
        </w:tc>
        <w:tc>
          <w:tcPr>
            <w:tcW w:w="1245" w:type="dxa"/>
          </w:tcPr>
          <w:p w14:paraId="622E11B7" w14:textId="77777777" w:rsidR="00705E1D" w:rsidRPr="00C25BC1" w:rsidRDefault="00705E1D" w:rsidP="00C47FAB">
            <w:pPr>
              <w:pStyle w:val="TAL"/>
            </w:pPr>
          </w:p>
        </w:tc>
      </w:tr>
      <w:tr w:rsidR="00705E1D" w:rsidRPr="00C25BC1" w14:paraId="0B27CCF2" w14:textId="77777777" w:rsidTr="00C47FAB">
        <w:tc>
          <w:tcPr>
            <w:tcW w:w="4535" w:type="dxa"/>
          </w:tcPr>
          <w:p w14:paraId="3A94C570" w14:textId="77777777" w:rsidR="00705E1D" w:rsidRPr="00C25BC1" w:rsidRDefault="00705E1D" w:rsidP="00C47FAB">
            <w:pPr>
              <w:pStyle w:val="TAL"/>
            </w:pPr>
            <w:r w:rsidRPr="00C25BC1">
              <w:t xml:space="preserve">      pdcp-Config</w:t>
            </w:r>
          </w:p>
        </w:tc>
        <w:tc>
          <w:tcPr>
            <w:tcW w:w="2267" w:type="dxa"/>
          </w:tcPr>
          <w:p w14:paraId="78671EC5" w14:textId="77777777" w:rsidR="00705E1D" w:rsidRPr="00C25BC1" w:rsidRDefault="00705E1D" w:rsidP="00C47FAB">
            <w:pPr>
              <w:pStyle w:val="TAL"/>
            </w:pPr>
            <w:r w:rsidRPr="00C25BC1">
              <w:t>PDCP-Config-Split</w:t>
            </w:r>
          </w:p>
        </w:tc>
        <w:tc>
          <w:tcPr>
            <w:tcW w:w="1700" w:type="dxa"/>
          </w:tcPr>
          <w:p w14:paraId="2714578A" w14:textId="77777777" w:rsidR="00705E1D" w:rsidRPr="00C25BC1" w:rsidRDefault="00705E1D" w:rsidP="00C47FAB">
            <w:pPr>
              <w:pStyle w:val="TAL"/>
            </w:pPr>
            <w:r w:rsidRPr="00C25BC1">
              <w:t>Table 8.2.2.8.2.3.3-4B</w:t>
            </w:r>
          </w:p>
        </w:tc>
        <w:tc>
          <w:tcPr>
            <w:tcW w:w="1245" w:type="dxa"/>
          </w:tcPr>
          <w:p w14:paraId="526F193B" w14:textId="77777777" w:rsidR="00705E1D" w:rsidRPr="00C25BC1" w:rsidRDefault="00705E1D" w:rsidP="00C47FAB">
            <w:pPr>
              <w:pStyle w:val="TAL"/>
            </w:pPr>
          </w:p>
        </w:tc>
      </w:tr>
      <w:tr w:rsidR="00705E1D" w:rsidRPr="00C25BC1" w14:paraId="1BEB2E7C" w14:textId="77777777" w:rsidTr="00C47FAB">
        <w:tc>
          <w:tcPr>
            <w:tcW w:w="4535" w:type="dxa"/>
          </w:tcPr>
          <w:p w14:paraId="10EE1198" w14:textId="77777777" w:rsidR="00705E1D" w:rsidRPr="00C25BC1" w:rsidRDefault="00705E1D" w:rsidP="00C47FAB">
            <w:pPr>
              <w:pStyle w:val="TAL"/>
            </w:pPr>
            <w:r w:rsidRPr="00C25BC1">
              <w:t xml:space="preserve">    }</w:t>
            </w:r>
          </w:p>
        </w:tc>
        <w:tc>
          <w:tcPr>
            <w:tcW w:w="2267" w:type="dxa"/>
          </w:tcPr>
          <w:p w14:paraId="1825B81B" w14:textId="77777777" w:rsidR="00705E1D" w:rsidRPr="00C25BC1" w:rsidRDefault="00705E1D" w:rsidP="00C47FAB">
            <w:pPr>
              <w:pStyle w:val="TAL"/>
            </w:pPr>
          </w:p>
        </w:tc>
        <w:tc>
          <w:tcPr>
            <w:tcW w:w="1700" w:type="dxa"/>
          </w:tcPr>
          <w:p w14:paraId="7A14AD03" w14:textId="77777777" w:rsidR="00705E1D" w:rsidRPr="00C25BC1" w:rsidRDefault="00705E1D" w:rsidP="00C47FAB">
            <w:pPr>
              <w:pStyle w:val="TAL"/>
            </w:pPr>
          </w:p>
        </w:tc>
        <w:tc>
          <w:tcPr>
            <w:tcW w:w="1245" w:type="dxa"/>
          </w:tcPr>
          <w:p w14:paraId="063E37B1" w14:textId="77777777" w:rsidR="00705E1D" w:rsidRPr="00C25BC1" w:rsidRDefault="00705E1D" w:rsidP="00C47FAB">
            <w:pPr>
              <w:pStyle w:val="TAL"/>
            </w:pPr>
          </w:p>
        </w:tc>
      </w:tr>
      <w:tr w:rsidR="00705E1D" w:rsidRPr="00C25BC1" w14:paraId="15920119" w14:textId="77777777" w:rsidTr="00C47FAB">
        <w:tc>
          <w:tcPr>
            <w:tcW w:w="4535" w:type="dxa"/>
          </w:tcPr>
          <w:p w14:paraId="286312D4" w14:textId="77777777" w:rsidR="00705E1D" w:rsidRPr="00C25BC1" w:rsidRDefault="00705E1D" w:rsidP="00C47FAB">
            <w:pPr>
              <w:pStyle w:val="TAL"/>
            </w:pPr>
            <w:r w:rsidRPr="00C25BC1">
              <w:t xml:space="preserve">  }</w:t>
            </w:r>
          </w:p>
        </w:tc>
        <w:tc>
          <w:tcPr>
            <w:tcW w:w="2267" w:type="dxa"/>
          </w:tcPr>
          <w:p w14:paraId="7BD6294D" w14:textId="77777777" w:rsidR="00705E1D" w:rsidRPr="00C25BC1" w:rsidRDefault="00705E1D" w:rsidP="00C47FAB">
            <w:pPr>
              <w:pStyle w:val="TAL"/>
            </w:pPr>
          </w:p>
        </w:tc>
        <w:tc>
          <w:tcPr>
            <w:tcW w:w="1700" w:type="dxa"/>
          </w:tcPr>
          <w:p w14:paraId="61FB6A74" w14:textId="77777777" w:rsidR="00705E1D" w:rsidRPr="00C25BC1" w:rsidRDefault="00705E1D" w:rsidP="00C47FAB">
            <w:pPr>
              <w:pStyle w:val="TAL"/>
            </w:pPr>
          </w:p>
        </w:tc>
        <w:tc>
          <w:tcPr>
            <w:tcW w:w="1245" w:type="dxa"/>
          </w:tcPr>
          <w:p w14:paraId="052FCB2C" w14:textId="77777777" w:rsidR="00705E1D" w:rsidRPr="00C25BC1" w:rsidRDefault="00705E1D" w:rsidP="00C47FAB">
            <w:pPr>
              <w:pStyle w:val="TAL"/>
            </w:pPr>
          </w:p>
        </w:tc>
      </w:tr>
      <w:tr w:rsidR="00705E1D" w:rsidRPr="00C25BC1" w14:paraId="4D83A0F1" w14:textId="77777777" w:rsidTr="00C47FAB">
        <w:tc>
          <w:tcPr>
            <w:tcW w:w="4535" w:type="dxa"/>
          </w:tcPr>
          <w:p w14:paraId="1D40D2B5" w14:textId="77777777" w:rsidR="00705E1D" w:rsidRPr="00C25BC1" w:rsidRDefault="00705E1D" w:rsidP="00C47FAB">
            <w:pPr>
              <w:pStyle w:val="TAL"/>
              <w:rPr>
                <w:lang w:eastAsia="zh-CN"/>
              </w:rPr>
            </w:pPr>
            <w:r w:rsidRPr="00C25BC1">
              <w:rPr>
                <w:lang w:eastAsia="zh-CN"/>
              </w:rPr>
              <w:t xml:space="preserve">  </w:t>
            </w:r>
            <w:r w:rsidRPr="00C25BC1">
              <w:t>securityConfig SEQUENCE {</w:t>
            </w:r>
          </w:p>
        </w:tc>
        <w:tc>
          <w:tcPr>
            <w:tcW w:w="2267" w:type="dxa"/>
          </w:tcPr>
          <w:p w14:paraId="5AE02D30" w14:textId="77777777" w:rsidR="00705E1D" w:rsidRPr="00C25BC1" w:rsidRDefault="00705E1D" w:rsidP="00C47FAB">
            <w:pPr>
              <w:pStyle w:val="TAL"/>
            </w:pPr>
          </w:p>
        </w:tc>
        <w:tc>
          <w:tcPr>
            <w:tcW w:w="1700" w:type="dxa"/>
          </w:tcPr>
          <w:p w14:paraId="6532768F" w14:textId="77777777" w:rsidR="00705E1D" w:rsidRPr="00C25BC1" w:rsidRDefault="00705E1D" w:rsidP="00C47FAB">
            <w:pPr>
              <w:pStyle w:val="TAL"/>
            </w:pPr>
          </w:p>
        </w:tc>
        <w:tc>
          <w:tcPr>
            <w:tcW w:w="1245" w:type="dxa"/>
          </w:tcPr>
          <w:p w14:paraId="5BFB29E8" w14:textId="77777777" w:rsidR="00705E1D" w:rsidRPr="00C25BC1" w:rsidRDefault="00705E1D" w:rsidP="00C47FAB">
            <w:pPr>
              <w:pStyle w:val="TAL"/>
            </w:pPr>
          </w:p>
        </w:tc>
      </w:tr>
      <w:tr w:rsidR="00705E1D" w:rsidRPr="00C25BC1" w14:paraId="41752178" w14:textId="77777777" w:rsidTr="00C47FAB">
        <w:tc>
          <w:tcPr>
            <w:tcW w:w="4535" w:type="dxa"/>
          </w:tcPr>
          <w:p w14:paraId="4DC21A76" w14:textId="77777777" w:rsidR="00705E1D" w:rsidRPr="00C25BC1" w:rsidRDefault="00705E1D" w:rsidP="00C47FAB">
            <w:pPr>
              <w:pStyle w:val="TAL"/>
              <w:rPr>
                <w:lang w:eastAsia="zh-CN"/>
              </w:rPr>
            </w:pPr>
            <w:r w:rsidRPr="00C25BC1">
              <w:t xml:space="preserve">    keyToUse</w:t>
            </w:r>
          </w:p>
        </w:tc>
        <w:tc>
          <w:tcPr>
            <w:tcW w:w="2267" w:type="dxa"/>
          </w:tcPr>
          <w:p w14:paraId="2A7E03B3" w14:textId="77777777" w:rsidR="00705E1D" w:rsidRPr="00C25BC1" w:rsidRDefault="00705E1D" w:rsidP="00C47FAB">
            <w:pPr>
              <w:pStyle w:val="TAL"/>
            </w:pPr>
            <w:r w:rsidRPr="00C25BC1">
              <w:t>secondary</w:t>
            </w:r>
          </w:p>
        </w:tc>
        <w:tc>
          <w:tcPr>
            <w:tcW w:w="1700" w:type="dxa"/>
          </w:tcPr>
          <w:p w14:paraId="3F60B3E8" w14:textId="77777777" w:rsidR="00705E1D" w:rsidRPr="00C25BC1" w:rsidRDefault="00705E1D" w:rsidP="00C47FAB">
            <w:pPr>
              <w:pStyle w:val="TAL"/>
            </w:pPr>
          </w:p>
        </w:tc>
        <w:tc>
          <w:tcPr>
            <w:tcW w:w="1245" w:type="dxa"/>
          </w:tcPr>
          <w:p w14:paraId="7BE2A8DD" w14:textId="77777777" w:rsidR="00705E1D" w:rsidRPr="00C25BC1" w:rsidRDefault="00705E1D" w:rsidP="00C47FAB">
            <w:pPr>
              <w:pStyle w:val="TAL"/>
            </w:pPr>
          </w:p>
        </w:tc>
      </w:tr>
      <w:tr w:rsidR="00705E1D" w:rsidRPr="00C25BC1" w14:paraId="7246DFFE" w14:textId="77777777" w:rsidTr="00C47FAB">
        <w:tc>
          <w:tcPr>
            <w:tcW w:w="4535" w:type="dxa"/>
          </w:tcPr>
          <w:p w14:paraId="4591C3BF" w14:textId="77777777" w:rsidR="00705E1D" w:rsidRPr="00C25BC1" w:rsidRDefault="00705E1D" w:rsidP="00C47FAB">
            <w:pPr>
              <w:pStyle w:val="TAL"/>
              <w:rPr>
                <w:lang w:eastAsia="zh-CN"/>
              </w:rPr>
            </w:pPr>
            <w:r w:rsidRPr="00C25BC1">
              <w:rPr>
                <w:lang w:eastAsia="zh-CN"/>
              </w:rPr>
              <w:t xml:space="preserve">  }</w:t>
            </w:r>
          </w:p>
        </w:tc>
        <w:tc>
          <w:tcPr>
            <w:tcW w:w="2267" w:type="dxa"/>
          </w:tcPr>
          <w:p w14:paraId="040F5759" w14:textId="77777777" w:rsidR="00705E1D" w:rsidRPr="00C25BC1" w:rsidRDefault="00705E1D" w:rsidP="00C47FAB">
            <w:pPr>
              <w:pStyle w:val="TAL"/>
            </w:pPr>
          </w:p>
        </w:tc>
        <w:tc>
          <w:tcPr>
            <w:tcW w:w="1700" w:type="dxa"/>
          </w:tcPr>
          <w:p w14:paraId="5B96A674" w14:textId="77777777" w:rsidR="00705E1D" w:rsidRPr="00C25BC1" w:rsidRDefault="00705E1D" w:rsidP="00C47FAB">
            <w:pPr>
              <w:pStyle w:val="TAL"/>
            </w:pPr>
          </w:p>
        </w:tc>
        <w:tc>
          <w:tcPr>
            <w:tcW w:w="1245" w:type="dxa"/>
          </w:tcPr>
          <w:p w14:paraId="3D7CA807" w14:textId="77777777" w:rsidR="00705E1D" w:rsidRPr="00C25BC1" w:rsidRDefault="00705E1D" w:rsidP="00C47FAB">
            <w:pPr>
              <w:pStyle w:val="TAL"/>
            </w:pPr>
          </w:p>
        </w:tc>
      </w:tr>
      <w:tr w:rsidR="00705E1D" w:rsidRPr="00C25BC1" w14:paraId="629ECFD7" w14:textId="77777777" w:rsidTr="00C47FAB">
        <w:tc>
          <w:tcPr>
            <w:tcW w:w="4535" w:type="dxa"/>
          </w:tcPr>
          <w:p w14:paraId="240C101B" w14:textId="77777777" w:rsidR="00705E1D" w:rsidRPr="00C25BC1" w:rsidRDefault="00705E1D" w:rsidP="00C47FAB">
            <w:pPr>
              <w:pStyle w:val="TAL"/>
            </w:pPr>
            <w:r w:rsidRPr="00C25BC1">
              <w:t>}</w:t>
            </w:r>
          </w:p>
        </w:tc>
        <w:tc>
          <w:tcPr>
            <w:tcW w:w="2267" w:type="dxa"/>
          </w:tcPr>
          <w:p w14:paraId="7DD2A6F5" w14:textId="77777777" w:rsidR="00705E1D" w:rsidRPr="00C25BC1" w:rsidRDefault="00705E1D" w:rsidP="00C47FAB">
            <w:pPr>
              <w:pStyle w:val="TAL"/>
            </w:pPr>
          </w:p>
        </w:tc>
        <w:tc>
          <w:tcPr>
            <w:tcW w:w="1700" w:type="dxa"/>
          </w:tcPr>
          <w:p w14:paraId="155C0C54" w14:textId="77777777" w:rsidR="00705E1D" w:rsidRPr="00C25BC1" w:rsidRDefault="00705E1D" w:rsidP="00C47FAB">
            <w:pPr>
              <w:pStyle w:val="TAL"/>
            </w:pPr>
          </w:p>
        </w:tc>
        <w:tc>
          <w:tcPr>
            <w:tcW w:w="1245" w:type="dxa"/>
          </w:tcPr>
          <w:p w14:paraId="0751A7CB" w14:textId="77777777" w:rsidR="00705E1D" w:rsidRPr="00C25BC1" w:rsidRDefault="00705E1D" w:rsidP="00C47FAB">
            <w:pPr>
              <w:pStyle w:val="TAL"/>
            </w:pPr>
          </w:p>
        </w:tc>
      </w:tr>
    </w:tbl>
    <w:p w14:paraId="019854AF" w14:textId="77777777" w:rsidR="00705E1D" w:rsidRPr="00C25BC1" w:rsidRDefault="00705E1D" w:rsidP="00705E1D"/>
    <w:p w14:paraId="4BF56E6D" w14:textId="77777777" w:rsidR="00705E1D" w:rsidRPr="00C25BC1" w:rsidRDefault="00705E1D" w:rsidP="00705E1D">
      <w:pPr>
        <w:pStyle w:val="TH"/>
        <w:rPr>
          <w:i/>
        </w:rPr>
      </w:pPr>
      <w:r w:rsidRPr="00C25BC1">
        <w:lastRenderedPageBreak/>
        <w:t>Table 8.2.2.8.2.3.3-4B: PDCP-Config-Split (Table 8.2.2.8.2.3.3-4A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5E1D" w:rsidRPr="00C25BC1" w14:paraId="34137A5F" w14:textId="77777777" w:rsidTr="00C47FAB">
        <w:tc>
          <w:tcPr>
            <w:tcW w:w="9747" w:type="dxa"/>
            <w:gridSpan w:val="4"/>
          </w:tcPr>
          <w:p w14:paraId="219A35ED" w14:textId="77777777" w:rsidR="00705E1D" w:rsidRPr="00C25BC1" w:rsidRDefault="00705E1D" w:rsidP="00C47FAB">
            <w:pPr>
              <w:pStyle w:val="TAH"/>
              <w:jc w:val="left"/>
              <w:rPr>
                <w:b w:val="0"/>
              </w:rPr>
            </w:pPr>
            <w:r w:rsidRPr="00C25BC1">
              <w:rPr>
                <w:b w:val="0"/>
              </w:rPr>
              <w:t>Derivation Path: TS 38.508-1 [4], Table 4.6.3-99 with condition Split</w:t>
            </w:r>
          </w:p>
        </w:tc>
      </w:tr>
      <w:tr w:rsidR="00705E1D" w:rsidRPr="00C25BC1" w14:paraId="706ECED9" w14:textId="77777777" w:rsidTr="00C47FAB">
        <w:tc>
          <w:tcPr>
            <w:tcW w:w="4535" w:type="dxa"/>
          </w:tcPr>
          <w:p w14:paraId="6A4A6DF8" w14:textId="77777777" w:rsidR="00705E1D" w:rsidRPr="00C25BC1" w:rsidRDefault="00705E1D" w:rsidP="00C47FAB">
            <w:pPr>
              <w:pStyle w:val="TAH"/>
            </w:pPr>
            <w:r w:rsidRPr="00C25BC1">
              <w:t>Information Element</w:t>
            </w:r>
          </w:p>
        </w:tc>
        <w:tc>
          <w:tcPr>
            <w:tcW w:w="2267" w:type="dxa"/>
          </w:tcPr>
          <w:p w14:paraId="4469ACAB" w14:textId="77777777" w:rsidR="00705E1D" w:rsidRPr="00C25BC1" w:rsidRDefault="00705E1D" w:rsidP="00C47FAB">
            <w:pPr>
              <w:pStyle w:val="TAH"/>
            </w:pPr>
            <w:r w:rsidRPr="00C25BC1">
              <w:t>Value/remark</w:t>
            </w:r>
          </w:p>
        </w:tc>
        <w:tc>
          <w:tcPr>
            <w:tcW w:w="1700" w:type="dxa"/>
          </w:tcPr>
          <w:p w14:paraId="2511F357" w14:textId="77777777" w:rsidR="00705E1D" w:rsidRPr="00C25BC1" w:rsidRDefault="00705E1D" w:rsidP="00C47FAB">
            <w:pPr>
              <w:pStyle w:val="TAH"/>
            </w:pPr>
            <w:r w:rsidRPr="00C25BC1">
              <w:t>Comment</w:t>
            </w:r>
          </w:p>
        </w:tc>
        <w:tc>
          <w:tcPr>
            <w:tcW w:w="1245" w:type="dxa"/>
          </w:tcPr>
          <w:p w14:paraId="3CB11491" w14:textId="77777777" w:rsidR="00705E1D" w:rsidRPr="00C25BC1" w:rsidRDefault="00705E1D" w:rsidP="00C47FAB">
            <w:pPr>
              <w:pStyle w:val="TAH"/>
            </w:pPr>
            <w:r w:rsidRPr="00C25BC1">
              <w:t>Condition</w:t>
            </w:r>
          </w:p>
        </w:tc>
      </w:tr>
      <w:tr w:rsidR="00705E1D" w:rsidRPr="00C25BC1" w14:paraId="1077F07C" w14:textId="77777777" w:rsidTr="00C47FAB">
        <w:tc>
          <w:tcPr>
            <w:tcW w:w="4535" w:type="dxa"/>
          </w:tcPr>
          <w:p w14:paraId="6602424E" w14:textId="77777777" w:rsidR="00705E1D" w:rsidRPr="00C25BC1" w:rsidRDefault="00705E1D" w:rsidP="00C47FAB">
            <w:pPr>
              <w:pStyle w:val="TAL"/>
            </w:pPr>
            <w:r w:rsidRPr="00C25BC1">
              <w:t xml:space="preserve">PDCP-Config ::= </w:t>
            </w:r>
            <w:r w:rsidRPr="00C25BC1">
              <w:rPr>
                <w:snapToGrid w:val="0"/>
              </w:rPr>
              <w:t xml:space="preserve">SEQUENCE </w:t>
            </w:r>
            <w:r w:rsidRPr="00C25BC1">
              <w:t>{</w:t>
            </w:r>
          </w:p>
        </w:tc>
        <w:tc>
          <w:tcPr>
            <w:tcW w:w="2267" w:type="dxa"/>
          </w:tcPr>
          <w:p w14:paraId="7FB6A4B1" w14:textId="77777777" w:rsidR="00705E1D" w:rsidRPr="00C25BC1" w:rsidRDefault="00705E1D" w:rsidP="00C47FAB">
            <w:pPr>
              <w:pStyle w:val="TAL"/>
            </w:pPr>
          </w:p>
        </w:tc>
        <w:tc>
          <w:tcPr>
            <w:tcW w:w="1700" w:type="dxa"/>
          </w:tcPr>
          <w:p w14:paraId="1CD90BE5" w14:textId="77777777" w:rsidR="00705E1D" w:rsidRPr="00C25BC1" w:rsidRDefault="00705E1D" w:rsidP="00C47FAB">
            <w:pPr>
              <w:pStyle w:val="TAL"/>
            </w:pPr>
          </w:p>
        </w:tc>
        <w:tc>
          <w:tcPr>
            <w:tcW w:w="1245" w:type="dxa"/>
          </w:tcPr>
          <w:p w14:paraId="4DAA11C1" w14:textId="77777777" w:rsidR="00705E1D" w:rsidRPr="00C25BC1" w:rsidRDefault="00705E1D" w:rsidP="00C47FAB">
            <w:pPr>
              <w:pStyle w:val="TAL"/>
            </w:pPr>
          </w:p>
        </w:tc>
      </w:tr>
      <w:tr w:rsidR="00705E1D" w:rsidRPr="00C25BC1" w14:paraId="737C70FB" w14:textId="77777777" w:rsidTr="00C47FAB">
        <w:tc>
          <w:tcPr>
            <w:tcW w:w="4535" w:type="dxa"/>
          </w:tcPr>
          <w:p w14:paraId="64517094" w14:textId="77777777" w:rsidR="00705E1D" w:rsidRPr="00C25BC1" w:rsidRDefault="00705E1D" w:rsidP="00C47FAB">
            <w:pPr>
              <w:pStyle w:val="TAL"/>
            </w:pPr>
            <w:r w:rsidRPr="00C25BC1">
              <w:t xml:space="preserve">  moreThanOneRLC SEQUENCE {</w:t>
            </w:r>
          </w:p>
        </w:tc>
        <w:tc>
          <w:tcPr>
            <w:tcW w:w="2267" w:type="dxa"/>
          </w:tcPr>
          <w:p w14:paraId="2358CC10" w14:textId="77777777" w:rsidR="00705E1D" w:rsidRPr="00C25BC1" w:rsidRDefault="00705E1D" w:rsidP="00C47FAB">
            <w:pPr>
              <w:pStyle w:val="TAL"/>
            </w:pPr>
          </w:p>
        </w:tc>
        <w:tc>
          <w:tcPr>
            <w:tcW w:w="1700" w:type="dxa"/>
          </w:tcPr>
          <w:p w14:paraId="209943AD" w14:textId="77777777" w:rsidR="00705E1D" w:rsidRPr="00C25BC1" w:rsidRDefault="00705E1D" w:rsidP="00C47FAB">
            <w:pPr>
              <w:pStyle w:val="TAL"/>
            </w:pPr>
          </w:p>
        </w:tc>
        <w:tc>
          <w:tcPr>
            <w:tcW w:w="1245" w:type="dxa"/>
          </w:tcPr>
          <w:p w14:paraId="32C610BA" w14:textId="77777777" w:rsidR="00705E1D" w:rsidRPr="00C25BC1" w:rsidRDefault="00705E1D" w:rsidP="00C47FAB">
            <w:pPr>
              <w:pStyle w:val="TAL"/>
            </w:pPr>
          </w:p>
        </w:tc>
      </w:tr>
      <w:tr w:rsidR="00705E1D" w:rsidRPr="00C25BC1" w14:paraId="18B513B7" w14:textId="77777777" w:rsidTr="00C47FAB">
        <w:tc>
          <w:tcPr>
            <w:tcW w:w="4535" w:type="dxa"/>
          </w:tcPr>
          <w:p w14:paraId="08073CFB" w14:textId="77777777" w:rsidR="00705E1D" w:rsidRPr="00C25BC1" w:rsidRDefault="00705E1D" w:rsidP="00C47FAB">
            <w:pPr>
              <w:pStyle w:val="TAL"/>
            </w:pPr>
            <w:r w:rsidRPr="00C25BC1">
              <w:t xml:space="preserve">    primaryPath SEQUENCE {</w:t>
            </w:r>
          </w:p>
        </w:tc>
        <w:tc>
          <w:tcPr>
            <w:tcW w:w="2267" w:type="dxa"/>
          </w:tcPr>
          <w:p w14:paraId="18BB1CF6" w14:textId="77777777" w:rsidR="00705E1D" w:rsidRPr="00C25BC1" w:rsidRDefault="00705E1D" w:rsidP="00C47FAB">
            <w:pPr>
              <w:pStyle w:val="TAL"/>
            </w:pPr>
          </w:p>
        </w:tc>
        <w:tc>
          <w:tcPr>
            <w:tcW w:w="1700" w:type="dxa"/>
          </w:tcPr>
          <w:p w14:paraId="5D52D08C" w14:textId="77777777" w:rsidR="00705E1D" w:rsidRPr="00C25BC1" w:rsidRDefault="00705E1D" w:rsidP="00C47FAB">
            <w:pPr>
              <w:pStyle w:val="TAL"/>
            </w:pPr>
          </w:p>
        </w:tc>
        <w:tc>
          <w:tcPr>
            <w:tcW w:w="1245" w:type="dxa"/>
          </w:tcPr>
          <w:p w14:paraId="4D177A21" w14:textId="77777777" w:rsidR="00705E1D" w:rsidRPr="00C25BC1" w:rsidRDefault="00705E1D" w:rsidP="00C47FAB">
            <w:pPr>
              <w:pStyle w:val="TAL"/>
            </w:pPr>
          </w:p>
        </w:tc>
      </w:tr>
      <w:tr w:rsidR="00705E1D" w:rsidRPr="00C25BC1" w14:paraId="07A7CDB0" w14:textId="77777777" w:rsidTr="00C47FAB">
        <w:tc>
          <w:tcPr>
            <w:tcW w:w="4535" w:type="dxa"/>
          </w:tcPr>
          <w:p w14:paraId="75C21125" w14:textId="77777777" w:rsidR="00705E1D" w:rsidRPr="00C25BC1" w:rsidRDefault="00705E1D" w:rsidP="00C47FAB">
            <w:pPr>
              <w:pStyle w:val="TAL"/>
            </w:pPr>
            <w:r w:rsidRPr="00C25BC1">
              <w:t xml:space="preserve">      cellGroup</w:t>
            </w:r>
          </w:p>
        </w:tc>
        <w:tc>
          <w:tcPr>
            <w:tcW w:w="2267" w:type="dxa"/>
          </w:tcPr>
          <w:p w14:paraId="3118A517" w14:textId="77777777" w:rsidR="00705E1D" w:rsidRPr="00C25BC1" w:rsidRDefault="00705E1D" w:rsidP="00C47FAB">
            <w:pPr>
              <w:pStyle w:val="TAL"/>
            </w:pPr>
            <w:r w:rsidRPr="00C25BC1">
              <w:t>1</w:t>
            </w:r>
          </w:p>
        </w:tc>
        <w:tc>
          <w:tcPr>
            <w:tcW w:w="1700" w:type="dxa"/>
          </w:tcPr>
          <w:p w14:paraId="19822585" w14:textId="77777777" w:rsidR="00705E1D" w:rsidRPr="00C25BC1" w:rsidRDefault="00705E1D" w:rsidP="00C47FAB">
            <w:pPr>
              <w:pStyle w:val="TAL"/>
            </w:pPr>
          </w:p>
        </w:tc>
        <w:tc>
          <w:tcPr>
            <w:tcW w:w="1245" w:type="dxa"/>
          </w:tcPr>
          <w:p w14:paraId="30E621B4" w14:textId="77777777" w:rsidR="00705E1D" w:rsidRPr="00C25BC1" w:rsidRDefault="00705E1D" w:rsidP="00C47FAB">
            <w:pPr>
              <w:pStyle w:val="TAL"/>
            </w:pPr>
          </w:p>
        </w:tc>
      </w:tr>
      <w:tr w:rsidR="00705E1D" w:rsidRPr="00C25BC1" w14:paraId="16282CCF" w14:textId="77777777" w:rsidTr="00C47FAB">
        <w:tc>
          <w:tcPr>
            <w:tcW w:w="4535" w:type="dxa"/>
            <w:tcBorders>
              <w:top w:val="single" w:sz="4" w:space="0" w:color="auto"/>
            </w:tcBorders>
          </w:tcPr>
          <w:p w14:paraId="4B8A7D81" w14:textId="77777777" w:rsidR="00705E1D" w:rsidRPr="00C25BC1" w:rsidRDefault="00705E1D" w:rsidP="00C47FAB">
            <w:pPr>
              <w:pStyle w:val="TAL"/>
            </w:pPr>
            <w:r w:rsidRPr="00C25BC1">
              <w:t xml:space="preserve">      logicalChannel</w:t>
            </w:r>
          </w:p>
        </w:tc>
        <w:tc>
          <w:tcPr>
            <w:tcW w:w="2267" w:type="dxa"/>
          </w:tcPr>
          <w:p w14:paraId="1AFD89EB" w14:textId="77777777" w:rsidR="00705E1D" w:rsidRPr="00C25BC1" w:rsidRDefault="00705E1D" w:rsidP="00C47FAB">
            <w:pPr>
              <w:pStyle w:val="TAL"/>
            </w:pPr>
            <w:r w:rsidRPr="00C25BC1">
              <w:t>LogicalChannelIdentity</w:t>
            </w:r>
          </w:p>
        </w:tc>
        <w:tc>
          <w:tcPr>
            <w:tcW w:w="1700" w:type="dxa"/>
          </w:tcPr>
          <w:p w14:paraId="0BA0BDDD" w14:textId="77777777" w:rsidR="00705E1D" w:rsidRPr="00C25BC1" w:rsidRDefault="00705E1D" w:rsidP="00C47FAB">
            <w:pPr>
              <w:pStyle w:val="TAL"/>
            </w:pPr>
          </w:p>
        </w:tc>
        <w:tc>
          <w:tcPr>
            <w:tcW w:w="1245" w:type="dxa"/>
          </w:tcPr>
          <w:p w14:paraId="30A07152" w14:textId="77777777" w:rsidR="00705E1D" w:rsidRPr="00C25BC1" w:rsidRDefault="00705E1D" w:rsidP="00C47FAB">
            <w:pPr>
              <w:pStyle w:val="TAL"/>
            </w:pPr>
          </w:p>
        </w:tc>
      </w:tr>
      <w:tr w:rsidR="00705E1D" w:rsidRPr="00C25BC1" w14:paraId="6655E1D3" w14:textId="77777777" w:rsidTr="00C47FAB">
        <w:tc>
          <w:tcPr>
            <w:tcW w:w="4535" w:type="dxa"/>
          </w:tcPr>
          <w:p w14:paraId="1E4BC8C2" w14:textId="77777777" w:rsidR="00705E1D" w:rsidRPr="00C25BC1" w:rsidRDefault="00705E1D" w:rsidP="00C47FAB">
            <w:pPr>
              <w:pStyle w:val="TAL"/>
            </w:pPr>
            <w:r w:rsidRPr="00C25BC1">
              <w:t xml:space="preserve">    }</w:t>
            </w:r>
          </w:p>
        </w:tc>
        <w:tc>
          <w:tcPr>
            <w:tcW w:w="2267" w:type="dxa"/>
          </w:tcPr>
          <w:p w14:paraId="5C617FDC" w14:textId="77777777" w:rsidR="00705E1D" w:rsidRPr="00C25BC1" w:rsidRDefault="00705E1D" w:rsidP="00C47FAB">
            <w:pPr>
              <w:pStyle w:val="TAL"/>
            </w:pPr>
          </w:p>
        </w:tc>
        <w:tc>
          <w:tcPr>
            <w:tcW w:w="1700" w:type="dxa"/>
          </w:tcPr>
          <w:p w14:paraId="2372FC68" w14:textId="77777777" w:rsidR="00705E1D" w:rsidRPr="00C25BC1" w:rsidRDefault="00705E1D" w:rsidP="00C47FAB">
            <w:pPr>
              <w:pStyle w:val="TAL"/>
            </w:pPr>
          </w:p>
        </w:tc>
        <w:tc>
          <w:tcPr>
            <w:tcW w:w="1245" w:type="dxa"/>
          </w:tcPr>
          <w:p w14:paraId="0D49E153" w14:textId="77777777" w:rsidR="00705E1D" w:rsidRPr="00C25BC1" w:rsidRDefault="00705E1D" w:rsidP="00C47FAB">
            <w:pPr>
              <w:pStyle w:val="TAL"/>
            </w:pPr>
          </w:p>
        </w:tc>
      </w:tr>
      <w:tr w:rsidR="00705E1D" w:rsidRPr="00C25BC1" w14:paraId="40A5548F" w14:textId="77777777" w:rsidTr="00C47FAB">
        <w:tc>
          <w:tcPr>
            <w:tcW w:w="4535" w:type="dxa"/>
            <w:tcBorders>
              <w:top w:val="single" w:sz="4" w:space="0" w:color="auto"/>
            </w:tcBorders>
          </w:tcPr>
          <w:p w14:paraId="07C55018" w14:textId="77777777" w:rsidR="00705E1D" w:rsidRPr="00C25BC1" w:rsidRDefault="00705E1D" w:rsidP="00C47FAB">
            <w:pPr>
              <w:pStyle w:val="TAL"/>
            </w:pPr>
            <w:r w:rsidRPr="00C25BC1">
              <w:t xml:space="preserve">  }</w:t>
            </w:r>
          </w:p>
        </w:tc>
        <w:tc>
          <w:tcPr>
            <w:tcW w:w="2267" w:type="dxa"/>
          </w:tcPr>
          <w:p w14:paraId="379E6689" w14:textId="77777777" w:rsidR="00705E1D" w:rsidRPr="00C25BC1" w:rsidRDefault="00705E1D" w:rsidP="00C47FAB">
            <w:pPr>
              <w:pStyle w:val="TAL"/>
            </w:pPr>
          </w:p>
        </w:tc>
        <w:tc>
          <w:tcPr>
            <w:tcW w:w="1700" w:type="dxa"/>
          </w:tcPr>
          <w:p w14:paraId="52D069FD" w14:textId="77777777" w:rsidR="00705E1D" w:rsidRPr="00C25BC1" w:rsidRDefault="00705E1D" w:rsidP="00C47FAB">
            <w:pPr>
              <w:pStyle w:val="TAL"/>
            </w:pPr>
          </w:p>
        </w:tc>
        <w:tc>
          <w:tcPr>
            <w:tcW w:w="1245" w:type="dxa"/>
          </w:tcPr>
          <w:p w14:paraId="207EEF0C" w14:textId="77777777" w:rsidR="00705E1D" w:rsidRPr="00C25BC1" w:rsidRDefault="00705E1D" w:rsidP="00C47FAB">
            <w:pPr>
              <w:pStyle w:val="TAL"/>
            </w:pPr>
          </w:p>
        </w:tc>
      </w:tr>
      <w:tr w:rsidR="00705E1D" w:rsidRPr="00C25BC1" w14:paraId="43E2CFF8" w14:textId="77777777" w:rsidTr="00C47FAB">
        <w:tc>
          <w:tcPr>
            <w:tcW w:w="4535" w:type="dxa"/>
          </w:tcPr>
          <w:p w14:paraId="21A9CA71" w14:textId="77777777" w:rsidR="00705E1D" w:rsidRPr="00C25BC1" w:rsidRDefault="00705E1D" w:rsidP="00C47FAB">
            <w:pPr>
              <w:pStyle w:val="TAL"/>
            </w:pPr>
            <w:r w:rsidRPr="00C25BC1">
              <w:t>}</w:t>
            </w:r>
          </w:p>
        </w:tc>
        <w:tc>
          <w:tcPr>
            <w:tcW w:w="2267" w:type="dxa"/>
          </w:tcPr>
          <w:p w14:paraId="09C81863" w14:textId="77777777" w:rsidR="00705E1D" w:rsidRPr="00C25BC1" w:rsidRDefault="00705E1D" w:rsidP="00C47FAB">
            <w:pPr>
              <w:pStyle w:val="TAL"/>
            </w:pPr>
          </w:p>
        </w:tc>
        <w:tc>
          <w:tcPr>
            <w:tcW w:w="1700" w:type="dxa"/>
          </w:tcPr>
          <w:p w14:paraId="5C5C3E71" w14:textId="77777777" w:rsidR="00705E1D" w:rsidRPr="00C25BC1" w:rsidRDefault="00705E1D" w:rsidP="00C47FAB">
            <w:pPr>
              <w:pStyle w:val="TAL"/>
            </w:pPr>
          </w:p>
        </w:tc>
        <w:tc>
          <w:tcPr>
            <w:tcW w:w="1245" w:type="dxa"/>
          </w:tcPr>
          <w:p w14:paraId="59D462E5" w14:textId="77777777" w:rsidR="00705E1D" w:rsidRPr="00C25BC1" w:rsidRDefault="00705E1D" w:rsidP="00C47FAB">
            <w:pPr>
              <w:pStyle w:val="TAL"/>
            </w:pPr>
          </w:p>
        </w:tc>
      </w:tr>
    </w:tbl>
    <w:p w14:paraId="6F5142B2" w14:textId="77777777" w:rsidR="00705E1D" w:rsidRPr="00C25BC1" w:rsidRDefault="00705E1D" w:rsidP="00705E1D"/>
    <w:p w14:paraId="1B788C32" w14:textId="77777777" w:rsidR="00705E1D" w:rsidRPr="00C25BC1" w:rsidRDefault="00705E1D" w:rsidP="00705E1D">
      <w:pPr>
        <w:pStyle w:val="TH"/>
      </w:pPr>
      <w:r w:rsidRPr="00C25BC1">
        <w:t>Table 8.2.2.8.2.3.3-5: CellGroupConfig-MCG (Table 8.2.2.8.2.3.3-4)</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705E1D" w:rsidRPr="00C25BC1" w14:paraId="767B15F8" w14:textId="77777777" w:rsidTr="00C47FA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AA7126F" w14:textId="77777777" w:rsidR="00705E1D" w:rsidRPr="00C25BC1" w:rsidRDefault="00705E1D" w:rsidP="00C47FAB">
            <w:pPr>
              <w:pStyle w:val="TAL"/>
            </w:pPr>
            <w:r w:rsidRPr="00C25BC1">
              <w:t>Derivation Path: TS 38.508-1, table 4.6.3-19</w:t>
            </w:r>
          </w:p>
        </w:tc>
      </w:tr>
      <w:tr w:rsidR="00705E1D" w:rsidRPr="00C25BC1" w14:paraId="6B73EFD9"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6CFCA" w14:textId="77777777" w:rsidR="00705E1D" w:rsidRPr="00C25BC1" w:rsidRDefault="00705E1D" w:rsidP="00C47FAB">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E6C98" w14:textId="77777777" w:rsidR="00705E1D" w:rsidRPr="00C25BC1" w:rsidRDefault="00705E1D" w:rsidP="00C47FAB">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8F8EE" w14:textId="77777777" w:rsidR="00705E1D" w:rsidRPr="00C25BC1" w:rsidRDefault="00705E1D"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2AA17" w14:textId="77777777" w:rsidR="00705E1D" w:rsidRPr="00C25BC1" w:rsidRDefault="00705E1D" w:rsidP="00C47FAB">
            <w:pPr>
              <w:pStyle w:val="TAH"/>
            </w:pPr>
            <w:r w:rsidRPr="00C25BC1">
              <w:t>Condition</w:t>
            </w:r>
          </w:p>
        </w:tc>
      </w:tr>
      <w:tr w:rsidR="00705E1D" w:rsidRPr="00C25BC1" w14:paraId="63BA4876"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53A36" w14:textId="77777777" w:rsidR="00705E1D" w:rsidRPr="00C25BC1" w:rsidRDefault="00705E1D" w:rsidP="00C47FAB">
            <w:pPr>
              <w:pStyle w:val="TAL"/>
            </w:pPr>
            <w:r w:rsidRPr="00C25BC1">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7167C"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69053"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BB4F8" w14:textId="77777777" w:rsidR="00705E1D" w:rsidRPr="00C25BC1" w:rsidRDefault="00705E1D" w:rsidP="00C47FAB">
            <w:pPr>
              <w:pStyle w:val="TAL"/>
            </w:pPr>
          </w:p>
        </w:tc>
      </w:tr>
      <w:tr w:rsidR="00705E1D" w:rsidRPr="00C25BC1" w14:paraId="0F345675"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AC3CF" w14:textId="77777777" w:rsidR="00705E1D" w:rsidRPr="00C25BC1" w:rsidRDefault="00705E1D" w:rsidP="00C47FAB">
            <w:pPr>
              <w:pStyle w:val="TAL"/>
            </w:pPr>
            <w:r w:rsidRPr="00C25BC1">
              <w:t xml:space="preserve">  rlc-BearerToAddModList SEQUENCE (SIZE(1..maxLC-ID)) OF RLC-BearerConfig</w:t>
            </w:r>
            <w:r w:rsidRPr="00C25BC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6E073" w14:textId="77777777" w:rsidR="00705E1D" w:rsidRPr="00C25BC1" w:rsidRDefault="00705E1D" w:rsidP="00C47FAB">
            <w:pPr>
              <w:pStyle w:val="TAL"/>
            </w:pPr>
            <w:r w:rsidRPr="00C25BC1">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D662E"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5DAB7" w14:textId="77777777" w:rsidR="00705E1D" w:rsidRPr="00C25BC1" w:rsidRDefault="00705E1D" w:rsidP="00C47FAB">
            <w:pPr>
              <w:pStyle w:val="TAL"/>
            </w:pPr>
          </w:p>
        </w:tc>
      </w:tr>
      <w:tr w:rsidR="00705E1D" w:rsidRPr="00C25BC1" w14:paraId="3E796F35" w14:textId="77777777" w:rsidTr="00C47FAB">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5E56DEA" w14:textId="77777777" w:rsidR="00705E1D" w:rsidRPr="00C25BC1" w:rsidRDefault="00705E1D" w:rsidP="00C47FAB">
            <w:pPr>
              <w:pStyle w:val="TAL"/>
            </w:pPr>
            <w:r w:rsidRPr="00C25BC1">
              <w:t xml:space="preserve">    RLC-BearerConfig[1]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698AE" w14:textId="77777777" w:rsidR="00705E1D" w:rsidRPr="00C25BC1" w:rsidRDefault="00705E1D" w:rsidP="00C47FAB">
            <w:pPr>
              <w:pStyle w:val="TAL"/>
            </w:pPr>
            <w:r w:rsidRPr="00C25BC1">
              <w:t xml:space="preserve">RLC-BearerConfig as per TS 38.508-1[4] Table 4.6.3-148: </w:t>
            </w:r>
            <w:r w:rsidRPr="00C25BC1">
              <w:rPr>
                <w:i/>
              </w:rPr>
              <w:t>RLC-BearerConfig</w:t>
            </w:r>
            <w:r w:rsidRPr="00C25BC1">
              <w:t xml:space="preserve"> with conditions DRBn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C098D" w14:textId="77777777" w:rsidR="00705E1D" w:rsidRPr="00C25BC1" w:rsidRDefault="00705E1D" w:rsidP="00C47FAB">
            <w:pPr>
              <w:pStyle w:val="TAL"/>
            </w:pPr>
            <w:r w:rsidRPr="00C25BC1">
              <w:t>DRBn is allocated for SCG according to internal TTCN mapping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744DB" w14:textId="77777777" w:rsidR="00705E1D" w:rsidRPr="00C25BC1" w:rsidRDefault="00705E1D" w:rsidP="00C47FAB">
            <w:pPr>
              <w:pStyle w:val="TAL"/>
            </w:pPr>
          </w:p>
        </w:tc>
      </w:tr>
      <w:tr w:rsidR="00705E1D" w:rsidRPr="00C25BC1" w14:paraId="3F6553B2"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C2270" w14:textId="77777777" w:rsidR="00705E1D" w:rsidRPr="00C25BC1" w:rsidRDefault="00705E1D"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208E5"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BE361"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EBDD5" w14:textId="77777777" w:rsidR="00705E1D" w:rsidRPr="00C25BC1" w:rsidRDefault="00705E1D" w:rsidP="00C47FAB">
            <w:pPr>
              <w:pStyle w:val="TAL"/>
            </w:pPr>
          </w:p>
        </w:tc>
      </w:tr>
      <w:tr w:rsidR="00705E1D" w:rsidRPr="00C25BC1" w14:paraId="02BDE041"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8B0CD" w14:textId="77777777" w:rsidR="00705E1D" w:rsidRPr="00C25BC1" w:rsidRDefault="00705E1D" w:rsidP="00C47FAB">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379D8"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63758"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6300B" w14:textId="77777777" w:rsidR="00705E1D" w:rsidRPr="00C25BC1" w:rsidRDefault="00705E1D" w:rsidP="00C47FAB">
            <w:pPr>
              <w:pStyle w:val="TAL"/>
            </w:pPr>
          </w:p>
        </w:tc>
      </w:tr>
    </w:tbl>
    <w:p w14:paraId="4950D150" w14:textId="77777777" w:rsidR="00705E1D" w:rsidRPr="00C25BC1" w:rsidRDefault="00705E1D" w:rsidP="00705E1D"/>
    <w:p w14:paraId="3C7AD0A4" w14:textId="77777777" w:rsidR="00705E1D" w:rsidRPr="00C25BC1" w:rsidRDefault="00705E1D" w:rsidP="00705E1D">
      <w:pPr>
        <w:pStyle w:val="TH"/>
      </w:pPr>
      <w:r w:rsidRPr="00C25BC1">
        <w:t>Table 8.2.2.8.2.3.3-6: RRCReconfiguration-SCG</w:t>
      </w:r>
      <w:r w:rsidRPr="00C25BC1">
        <w:rPr>
          <w:i/>
        </w:rPr>
        <w:t xml:space="preserve"> </w:t>
      </w:r>
      <w:r w:rsidRPr="00C25BC1">
        <w:t>(Table 8.2.2.8.2.3.3-4)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05E1D" w:rsidRPr="00C25BC1" w14:paraId="5F67B1F4" w14:textId="77777777" w:rsidTr="00C47FAB">
        <w:tc>
          <w:tcPr>
            <w:tcW w:w="9750" w:type="dxa"/>
            <w:gridSpan w:val="4"/>
            <w:tcBorders>
              <w:top w:val="single" w:sz="4" w:space="0" w:color="auto"/>
              <w:left w:val="single" w:sz="4" w:space="0" w:color="auto"/>
              <w:bottom w:val="single" w:sz="4" w:space="0" w:color="auto"/>
              <w:right w:val="single" w:sz="4" w:space="0" w:color="auto"/>
            </w:tcBorders>
            <w:hideMark/>
          </w:tcPr>
          <w:p w14:paraId="4EA3079B" w14:textId="77777777" w:rsidR="00705E1D" w:rsidRPr="00C25BC1" w:rsidRDefault="00705E1D" w:rsidP="00C47FAB">
            <w:pPr>
              <w:pStyle w:val="TAL"/>
            </w:pPr>
            <w:r w:rsidRPr="00C25BC1">
              <w:t>Derivation Path: TS 38.508-1 [4], Table 4.6.1-13</w:t>
            </w:r>
          </w:p>
        </w:tc>
      </w:tr>
      <w:tr w:rsidR="00705E1D" w:rsidRPr="00C25BC1" w14:paraId="1741CCB4"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2822C604" w14:textId="77777777" w:rsidR="00705E1D" w:rsidRPr="00C25BC1" w:rsidRDefault="00705E1D" w:rsidP="00C47FAB">
            <w:pPr>
              <w:pStyle w:val="TAH"/>
            </w:pPr>
            <w:r w:rsidRPr="00C25BC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9136244" w14:textId="77777777" w:rsidR="00705E1D" w:rsidRPr="00C25BC1" w:rsidRDefault="00705E1D" w:rsidP="00C47FAB">
            <w:pPr>
              <w:pStyle w:val="TAH"/>
            </w:pPr>
            <w:r w:rsidRPr="00C25BC1">
              <w:t>Value/remark</w:t>
            </w:r>
          </w:p>
        </w:tc>
        <w:tc>
          <w:tcPr>
            <w:tcW w:w="1701" w:type="dxa"/>
            <w:tcBorders>
              <w:top w:val="single" w:sz="4" w:space="0" w:color="auto"/>
              <w:left w:val="single" w:sz="4" w:space="0" w:color="auto"/>
              <w:bottom w:val="single" w:sz="4" w:space="0" w:color="auto"/>
              <w:right w:val="single" w:sz="4" w:space="0" w:color="auto"/>
            </w:tcBorders>
            <w:hideMark/>
          </w:tcPr>
          <w:p w14:paraId="57ADAA3C" w14:textId="77777777" w:rsidR="00705E1D" w:rsidRPr="00C25BC1" w:rsidRDefault="00705E1D"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hideMark/>
          </w:tcPr>
          <w:p w14:paraId="3C68B057" w14:textId="77777777" w:rsidR="00705E1D" w:rsidRPr="00C25BC1" w:rsidRDefault="00705E1D" w:rsidP="00C47FAB">
            <w:pPr>
              <w:pStyle w:val="TAH"/>
            </w:pPr>
            <w:r w:rsidRPr="00C25BC1">
              <w:t>Condition</w:t>
            </w:r>
          </w:p>
        </w:tc>
      </w:tr>
      <w:tr w:rsidR="00705E1D" w:rsidRPr="00C25BC1" w14:paraId="721CE7F6"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5256D9B9" w14:textId="77777777" w:rsidR="00705E1D" w:rsidRPr="00C25BC1" w:rsidRDefault="00705E1D" w:rsidP="00C47FAB">
            <w:pPr>
              <w:pStyle w:val="TAH"/>
              <w:jc w:val="left"/>
            </w:pPr>
            <w:r w:rsidRPr="00C25BC1">
              <w:rPr>
                <w:b w:val="0"/>
              </w:rPr>
              <w:t>RRCReconfiguration ::= SEQUENCE {</w:t>
            </w:r>
          </w:p>
        </w:tc>
        <w:tc>
          <w:tcPr>
            <w:tcW w:w="2268" w:type="dxa"/>
            <w:tcBorders>
              <w:top w:val="single" w:sz="4" w:space="0" w:color="auto"/>
              <w:left w:val="single" w:sz="4" w:space="0" w:color="auto"/>
              <w:bottom w:val="single" w:sz="4" w:space="0" w:color="auto"/>
              <w:right w:val="single" w:sz="4" w:space="0" w:color="auto"/>
            </w:tcBorders>
          </w:tcPr>
          <w:p w14:paraId="68EB8138" w14:textId="77777777" w:rsidR="00705E1D" w:rsidRPr="00C25BC1" w:rsidRDefault="00705E1D" w:rsidP="00C47FAB">
            <w:pPr>
              <w:pStyle w:val="TAH"/>
            </w:pPr>
          </w:p>
        </w:tc>
        <w:tc>
          <w:tcPr>
            <w:tcW w:w="1701" w:type="dxa"/>
            <w:tcBorders>
              <w:top w:val="single" w:sz="4" w:space="0" w:color="auto"/>
              <w:left w:val="single" w:sz="4" w:space="0" w:color="auto"/>
              <w:bottom w:val="single" w:sz="4" w:space="0" w:color="auto"/>
              <w:right w:val="single" w:sz="4" w:space="0" w:color="auto"/>
            </w:tcBorders>
          </w:tcPr>
          <w:p w14:paraId="2DC93A94" w14:textId="77777777" w:rsidR="00705E1D" w:rsidRPr="00C25BC1" w:rsidRDefault="00705E1D" w:rsidP="00C47FAB">
            <w:pPr>
              <w:pStyle w:val="TAH"/>
            </w:pPr>
          </w:p>
        </w:tc>
        <w:tc>
          <w:tcPr>
            <w:tcW w:w="1245" w:type="dxa"/>
            <w:tcBorders>
              <w:top w:val="single" w:sz="4" w:space="0" w:color="auto"/>
              <w:left w:val="single" w:sz="4" w:space="0" w:color="auto"/>
              <w:bottom w:val="single" w:sz="4" w:space="0" w:color="auto"/>
              <w:right w:val="single" w:sz="4" w:space="0" w:color="auto"/>
            </w:tcBorders>
          </w:tcPr>
          <w:p w14:paraId="1BD91590" w14:textId="77777777" w:rsidR="00705E1D" w:rsidRPr="00C25BC1" w:rsidRDefault="00705E1D" w:rsidP="00C47FAB">
            <w:pPr>
              <w:pStyle w:val="TAH"/>
            </w:pPr>
          </w:p>
        </w:tc>
      </w:tr>
      <w:tr w:rsidR="00705E1D" w:rsidRPr="00C25BC1" w14:paraId="2747403F"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59FBC07A" w14:textId="77777777" w:rsidR="00705E1D" w:rsidRPr="00C25BC1" w:rsidRDefault="00705E1D" w:rsidP="00C47FAB">
            <w:pPr>
              <w:pStyle w:val="TAL"/>
            </w:pPr>
            <w:r w:rsidRPr="00C25BC1">
              <w:t xml:space="preserve">  secondaryCellGroup</w:t>
            </w:r>
          </w:p>
        </w:tc>
        <w:tc>
          <w:tcPr>
            <w:tcW w:w="2268" w:type="dxa"/>
            <w:tcBorders>
              <w:top w:val="single" w:sz="4" w:space="0" w:color="auto"/>
              <w:left w:val="single" w:sz="4" w:space="0" w:color="auto"/>
              <w:bottom w:val="single" w:sz="4" w:space="0" w:color="auto"/>
              <w:right w:val="single" w:sz="4" w:space="0" w:color="auto"/>
            </w:tcBorders>
            <w:hideMark/>
          </w:tcPr>
          <w:p w14:paraId="2A13E8C1" w14:textId="77777777" w:rsidR="00705E1D" w:rsidRPr="00C25BC1" w:rsidRDefault="00705E1D" w:rsidP="00C47FAB">
            <w:pPr>
              <w:pStyle w:val="TAL"/>
            </w:pPr>
            <w:r w:rsidRPr="00C25BC1">
              <w:t>CellGroupConfig-SCG</w:t>
            </w:r>
          </w:p>
        </w:tc>
        <w:tc>
          <w:tcPr>
            <w:tcW w:w="1701" w:type="dxa"/>
            <w:tcBorders>
              <w:top w:val="single" w:sz="4" w:space="0" w:color="auto"/>
              <w:left w:val="single" w:sz="4" w:space="0" w:color="auto"/>
              <w:bottom w:val="single" w:sz="4" w:space="0" w:color="auto"/>
              <w:right w:val="single" w:sz="4" w:space="0" w:color="auto"/>
            </w:tcBorders>
          </w:tcPr>
          <w:p w14:paraId="58D5052F"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7F34CA71" w14:textId="77777777" w:rsidR="00705E1D" w:rsidRPr="00C25BC1" w:rsidRDefault="00705E1D" w:rsidP="00C47FAB">
            <w:pPr>
              <w:pStyle w:val="TAL"/>
            </w:pPr>
          </w:p>
        </w:tc>
      </w:tr>
      <w:tr w:rsidR="00705E1D" w:rsidRPr="00C25BC1" w14:paraId="7F1E4A11"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737879A4" w14:textId="77777777" w:rsidR="00705E1D" w:rsidRPr="00C25BC1" w:rsidRDefault="00705E1D" w:rsidP="00C47FAB">
            <w:pPr>
              <w:pStyle w:val="TAL"/>
            </w:pPr>
            <w:r w:rsidRPr="00C25BC1">
              <w:t>}</w:t>
            </w:r>
          </w:p>
        </w:tc>
        <w:tc>
          <w:tcPr>
            <w:tcW w:w="2268" w:type="dxa"/>
            <w:tcBorders>
              <w:top w:val="single" w:sz="4" w:space="0" w:color="auto"/>
              <w:left w:val="single" w:sz="4" w:space="0" w:color="auto"/>
              <w:bottom w:val="single" w:sz="4" w:space="0" w:color="auto"/>
              <w:right w:val="single" w:sz="4" w:space="0" w:color="auto"/>
            </w:tcBorders>
          </w:tcPr>
          <w:p w14:paraId="6FDF70BA"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69F47BFD"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634592D1" w14:textId="77777777" w:rsidR="00705E1D" w:rsidRPr="00C25BC1" w:rsidRDefault="00705E1D" w:rsidP="00C47FAB">
            <w:pPr>
              <w:pStyle w:val="TAL"/>
            </w:pPr>
          </w:p>
        </w:tc>
      </w:tr>
    </w:tbl>
    <w:p w14:paraId="480C6ED4" w14:textId="77777777" w:rsidR="00705E1D" w:rsidRPr="00C25BC1" w:rsidRDefault="00705E1D" w:rsidP="00705E1D"/>
    <w:p w14:paraId="20049036" w14:textId="77777777" w:rsidR="00705E1D" w:rsidRPr="00C25BC1" w:rsidRDefault="00705E1D" w:rsidP="00705E1D">
      <w:pPr>
        <w:pStyle w:val="TH"/>
      </w:pPr>
      <w:r w:rsidRPr="00C25BC1">
        <w:t>Table 8.2.2.8.2.3.3-7: CellGroupConfig-SCG (Table 8.2.2.8.2.3.3-6)</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705E1D" w:rsidRPr="00C25BC1" w14:paraId="7CAA7699" w14:textId="77777777" w:rsidTr="00C47FA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A1D2F3F" w14:textId="77777777" w:rsidR="00705E1D" w:rsidRPr="00C25BC1" w:rsidRDefault="00705E1D" w:rsidP="00C47FAB">
            <w:pPr>
              <w:pStyle w:val="TAL"/>
            </w:pPr>
            <w:r w:rsidRPr="00C25BC1">
              <w:t>Derivation Path: TS 38.508-1, table 4.6.1-3 with condition PSCell_Change</w:t>
            </w:r>
          </w:p>
        </w:tc>
      </w:tr>
      <w:tr w:rsidR="00705E1D" w:rsidRPr="00C25BC1" w14:paraId="3D8CB78B"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4CF4F" w14:textId="77777777" w:rsidR="00705E1D" w:rsidRPr="00C25BC1" w:rsidRDefault="00705E1D" w:rsidP="00C47FAB">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1C9C4" w14:textId="77777777" w:rsidR="00705E1D" w:rsidRPr="00C25BC1" w:rsidRDefault="00705E1D" w:rsidP="00C47FAB">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6234C" w14:textId="77777777" w:rsidR="00705E1D" w:rsidRPr="00C25BC1" w:rsidRDefault="00705E1D"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4CBD6" w14:textId="77777777" w:rsidR="00705E1D" w:rsidRPr="00C25BC1" w:rsidRDefault="00705E1D" w:rsidP="00C47FAB">
            <w:pPr>
              <w:pStyle w:val="TAH"/>
            </w:pPr>
            <w:r w:rsidRPr="00C25BC1">
              <w:t>Condition</w:t>
            </w:r>
          </w:p>
        </w:tc>
      </w:tr>
      <w:tr w:rsidR="00705E1D" w:rsidRPr="00C25BC1" w14:paraId="593C83C2"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A316D" w14:textId="77777777" w:rsidR="00705E1D" w:rsidRPr="00C25BC1" w:rsidRDefault="00705E1D" w:rsidP="00C47FAB">
            <w:pPr>
              <w:pStyle w:val="TAL"/>
            </w:pPr>
            <w:r w:rsidRPr="00C25BC1">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70BF3"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22B97"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F102F" w14:textId="77777777" w:rsidR="00705E1D" w:rsidRPr="00C25BC1" w:rsidRDefault="00705E1D" w:rsidP="00C47FAB">
            <w:pPr>
              <w:pStyle w:val="TAL"/>
            </w:pPr>
          </w:p>
        </w:tc>
      </w:tr>
      <w:tr w:rsidR="00705E1D" w:rsidRPr="00C25BC1" w14:paraId="655CEC07"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79B86" w14:textId="77777777" w:rsidR="00705E1D" w:rsidRPr="00C25BC1" w:rsidRDefault="00705E1D" w:rsidP="00C47FAB">
            <w:pPr>
              <w:pStyle w:val="TAL"/>
            </w:pPr>
            <w:r w:rsidRPr="00C25BC1">
              <w:rPr>
                <w:rFonts w:ascii="ArialMT" w:hAnsi="ArialMT"/>
                <w:szCs w:val="18"/>
              </w:rPr>
              <w:t xml:space="preserve">  cellGroupId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60254" w14:textId="77777777" w:rsidR="00705E1D" w:rsidRPr="00C25BC1" w:rsidRDefault="00705E1D" w:rsidP="00C47FAB">
            <w:pPr>
              <w:spacing w:after="0"/>
              <w:rPr>
                <w:sz w:val="24"/>
                <w:szCs w:val="24"/>
              </w:rPr>
            </w:pPr>
            <w:r w:rsidRPr="00C25BC1">
              <w:rPr>
                <w:rFonts w:ascii="ArialMT" w:hAnsi="ArialMT"/>
                <w:sz w:val="18"/>
                <w:szCs w:val="18"/>
              </w:rPr>
              <w:t xml:space="preserve">CellGroupId as per TS38.508-1[4] </w:t>
            </w:r>
            <w:r w:rsidRPr="00C25BC1">
              <w:rPr>
                <w:rFonts w:ascii="Arial-BoldMT" w:hAnsi="Arial-BoldMT"/>
              </w:rPr>
              <w:t>Table 4.6.3-20</w:t>
            </w:r>
            <w:r w:rsidRPr="00C25BC1">
              <w:rPr>
                <w:rFonts w:ascii="ArialMT" w:hAnsi="ArialMT"/>
                <w:sz w:val="18"/>
                <w:szCs w:val="18"/>
              </w:rPr>
              <w:t xml:space="preserve"> condition</w:t>
            </w:r>
          </w:p>
          <w:p w14:paraId="23040F29" w14:textId="77777777" w:rsidR="00705E1D" w:rsidRPr="00C25BC1" w:rsidRDefault="00705E1D" w:rsidP="00C47FAB">
            <w:pPr>
              <w:pStyle w:val="TAL"/>
            </w:pPr>
            <w:r w:rsidRPr="00C25BC1">
              <w:rPr>
                <w:rFonts w:ascii="ArialMT" w:hAnsi="ArialMT"/>
                <w:szCs w:val="18"/>
              </w:rPr>
              <w:t>NR-DC_SCG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6512D"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51329" w14:textId="77777777" w:rsidR="00705E1D" w:rsidRPr="00C25BC1" w:rsidRDefault="00705E1D" w:rsidP="00C47FAB">
            <w:pPr>
              <w:pStyle w:val="TAL"/>
            </w:pPr>
          </w:p>
        </w:tc>
      </w:tr>
      <w:tr w:rsidR="00705E1D" w:rsidRPr="00C25BC1" w14:paraId="17097F90"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7A42E" w14:textId="77777777" w:rsidR="00705E1D" w:rsidRPr="00C25BC1" w:rsidRDefault="00705E1D" w:rsidP="00C47FAB">
            <w:pPr>
              <w:pStyle w:val="TAL"/>
            </w:pPr>
            <w:r w:rsidRPr="00C25BC1">
              <w:t xml:space="preserve">  rlc-BearerToAddModList SEQUENCE (SIZE(1..maxLC-ID)) OF RLC-BearerConfig</w:t>
            </w:r>
            <w:r w:rsidRPr="00C25BC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2582B" w14:textId="77777777" w:rsidR="00705E1D" w:rsidRPr="00C25BC1" w:rsidRDefault="00705E1D" w:rsidP="00C47FAB">
            <w:pPr>
              <w:pStyle w:val="TAL"/>
            </w:pPr>
            <w:r w:rsidRPr="00C25BC1">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D5333"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D7C62" w14:textId="77777777" w:rsidR="00705E1D" w:rsidRPr="00C25BC1" w:rsidRDefault="00705E1D" w:rsidP="00C47FAB">
            <w:pPr>
              <w:pStyle w:val="TAL"/>
            </w:pPr>
          </w:p>
        </w:tc>
      </w:tr>
      <w:tr w:rsidR="00705E1D" w:rsidRPr="00C25BC1" w14:paraId="013B230E" w14:textId="77777777" w:rsidTr="00C47FAB">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26F877C" w14:textId="77777777" w:rsidR="00705E1D" w:rsidRPr="00C25BC1" w:rsidRDefault="00705E1D" w:rsidP="00C47FAB">
            <w:pPr>
              <w:pStyle w:val="TAL"/>
            </w:pPr>
            <w:r w:rsidRPr="00C25BC1">
              <w:t xml:space="preserve">    RLC-BearerConfig[1]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D8785" w14:textId="77777777" w:rsidR="00705E1D" w:rsidRPr="00C25BC1" w:rsidRDefault="00705E1D" w:rsidP="00C47FAB">
            <w:pPr>
              <w:pStyle w:val="TAL"/>
            </w:pPr>
            <w:r w:rsidRPr="00C25BC1">
              <w:t xml:space="preserve">RLC-BearerConfig as per TS 38.508-1[4] Table 4.6.3-148: </w:t>
            </w:r>
            <w:r w:rsidRPr="00C25BC1">
              <w:rPr>
                <w:i/>
              </w:rPr>
              <w:t>RLC-BearerConfig</w:t>
            </w:r>
            <w:r w:rsidRPr="00C25BC1">
              <w:t xml:space="preserve"> with conditions AM and DRBm and Re-establish_RLC</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4F399" w14:textId="77777777" w:rsidR="00705E1D" w:rsidRPr="00C25BC1" w:rsidRDefault="00705E1D" w:rsidP="00C47FAB">
            <w:pPr>
              <w:pStyle w:val="TAL"/>
            </w:pPr>
            <w:r w:rsidRPr="00C25BC1">
              <w:t>entry 1</w:t>
            </w:r>
          </w:p>
          <w:p w14:paraId="39721F35" w14:textId="77777777" w:rsidR="00705E1D" w:rsidRPr="00C25BC1" w:rsidRDefault="00705E1D" w:rsidP="00C47FAB">
            <w:pPr>
              <w:pStyle w:val="TAL"/>
            </w:pPr>
            <w:r w:rsidRPr="00C25BC1">
              <w:t>DRBn is allocated according to internal TTCN mapping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3FA03" w14:textId="77777777" w:rsidR="00705E1D" w:rsidRPr="00C25BC1" w:rsidRDefault="00705E1D" w:rsidP="00C47FAB">
            <w:pPr>
              <w:pStyle w:val="TAL"/>
            </w:pPr>
          </w:p>
        </w:tc>
      </w:tr>
      <w:tr w:rsidR="00705E1D" w:rsidRPr="00C25BC1" w14:paraId="55A00877"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C7B05" w14:textId="77777777" w:rsidR="00705E1D" w:rsidRPr="00C25BC1" w:rsidRDefault="00705E1D"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84BBA"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E0CDD"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06282" w14:textId="77777777" w:rsidR="00705E1D" w:rsidRPr="00C25BC1" w:rsidRDefault="00705E1D" w:rsidP="00C47FAB">
            <w:pPr>
              <w:pStyle w:val="TAL"/>
            </w:pPr>
          </w:p>
        </w:tc>
      </w:tr>
      <w:tr w:rsidR="00705E1D" w:rsidRPr="00C25BC1" w14:paraId="2DC3DF8C"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1A527" w14:textId="77777777" w:rsidR="00705E1D" w:rsidRPr="00C25BC1" w:rsidRDefault="00705E1D" w:rsidP="00C47FAB">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9C6E5"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0379B"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1E4D0" w14:textId="77777777" w:rsidR="00705E1D" w:rsidRPr="00C25BC1" w:rsidRDefault="00705E1D" w:rsidP="00C47FAB">
            <w:pPr>
              <w:pStyle w:val="TAL"/>
            </w:pPr>
          </w:p>
        </w:tc>
      </w:tr>
    </w:tbl>
    <w:p w14:paraId="4E63CB7C" w14:textId="77777777" w:rsidR="00705E1D" w:rsidRPr="00C25BC1" w:rsidRDefault="00705E1D" w:rsidP="00705E1D"/>
    <w:p w14:paraId="658234C7" w14:textId="77777777" w:rsidR="00705E1D" w:rsidRPr="00C25BC1" w:rsidRDefault="00705E1D" w:rsidP="00705E1D">
      <w:pPr>
        <w:pStyle w:val="TH"/>
      </w:pPr>
      <w:r w:rsidRPr="00C25BC1">
        <w:lastRenderedPageBreak/>
        <w:t xml:space="preserve">Table 8.2.2.8.2.3.3-8: </w:t>
      </w:r>
      <w:r w:rsidRPr="00C25BC1">
        <w:rPr>
          <w:i/>
        </w:rPr>
        <w:t xml:space="preserve">RRCReconfiguration </w:t>
      </w:r>
      <w:r w:rsidRPr="00C25BC1">
        <w:t>(step 7, Table 8.2.2.8.2.3.2-1)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705E1D" w:rsidRPr="00C25BC1" w14:paraId="7196390B" w14:textId="77777777" w:rsidTr="00C47FAB">
        <w:tc>
          <w:tcPr>
            <w:tcW w:w="9720" w:type="dxa"/>
            <w:gridSpan w:val="4"/>
            <w:tcBorders>
              <w:top w:val="single" w:sz="4" w:space="0" w:color="auto"/>
              <w:left w:val="single" w:sz="4" w:space="0" w:color="auto"/>
              <w:bottom w:val="single" w:sz="4" w:space="0" w:color="auto"/>
              <w:right w:val="single" w:sz="4" w:space="0" w:color="auto"/>
            </w:tcBorders>
            <w:hideMark/>
          </w:tcPr>
          <w:p w14:paraId="4F2FA33D" w14:textId="77777777" w:rsidR="00705E1D" w:rsidRPr="00C25BC1" w:rsidRDefault="00705E1D" w:rsidP="00C47FAB">
            <w:pPr>
              <w:pStyle w:val="TAL"/>
            </w:pPr>
            <w:r w:rsidRPr="00C25BC1">
              <w:t>Derivation Path: TS 38.508-1 [4], Table 4.6.1-13</w:t>
            </w:r>
          </w:p>
        </w:tc>
      </w:tr>
      <w:tr w:rsidR="00705E1D" w:rsidRPr="00C25BC1" w14:paraId="1FE922F4"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74BB1" w14:textId="77777777" w:rsidR="00705E1D" w:rsidRPr="00C25BC1" w:rsidRDefault="00705E1D" w:rsidP="00C47FAB">
            <w:pPr>
              <w:pStyle w:val="TAH"/>
            </w:pPr>
            <w:r w:rsidRPr="00C25BC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F7FF8" w14:textId="77777777" w:rsidR="00705E1D" w:rsidRPr="00C25BC1" w:rsidRDefault="00705E1D" w:rsidP="00C47FAB">
            <w:pPr>
              <w:pStyle w:val="TAH"/>
            </w:pPr>
            <w:r w:rsidRPr="00C25BC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D2F8D" w14:textId="77777777" w:rsidR="00705E1D" w:rsidRPr="00C25BC1" w:rsidRDefault="00705E1D" w:rsidP="00C47FAB">
            <w:pPr>
              <w:pStyle w:val="TAH"/>
            </w:pPr>
            <w:r w:rsidRPr="00C25BC1">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6019F" w14:textId="77777777" w:rsidR="00705E1D" w:rsidRPr="00C25BC1" w:rsidRDefault="00705E1D" w:rsidP="00C47FAB">
            <w:pPr>
              <w:pStyle w:val="TAH"/>
            </w:pPr>
            <w:r w:rsidRPr="00C25BC1">
              <w:t>Condition</w:t>
            </w:r>
          </w:p>
        </w:tc>
      </w:tr>
      <w:tr w:rsidR="00705E1D" w:rsidRPr="00C25BC1" w14:paraId="4462CE2B"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EBD96" w14:textId="77777777" w:rsidR="00705E1D" w:rsidRPr="00C25BC1" w:rsidRDefault="00705E1D" w:rsidP="00C47FAB">
            <w:pPr>
              <w:pStyle w:val="TAL"/>
            </w:pPr>
            <w:r w:rsidRPr="00C25BC1">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C0041"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29282"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B5758" w14:textId="77777777" w:rsidR="00705E1D" w:rsidRPr="00C25BC1" w:rsidRDefault="00705E1D" w:rsidP="00C47FAB">
            <w:pPr>
              <w:pStyle w:val="TAL"/>
            </w:pPr>
          </w:p>
        </w:tc>
      </w:tr>
      <w:tr w:rsidR="00705E1D" w:rsidRPr="00C25BC1" w14:paraId="5489A85D"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C238F" w14:textId="77777777" w:rsidR="00705E1D" w:rsidRPr="00C25BC1" w:rsidRDefault="00705E1D" w:rsidP="00C47FAB">
            <w:pPr>
              <w:pStyle w:val="TAL"/>
            </w:pPr>
            <w:r w:rsidRPr="00C25BC1">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CF9EC"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C8576"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8D895" w14:textId="77777777" w:rsidR="00705E1D" w:rsidRPr="00C25BC1" w:rsidRDefault="00705E1D" w:rsidP="00C47FAB">
            <w:pPr>
              <w:pStyle w:val="TAL"/>
            </w:pPr>
          </w:p>
        </w:tc>
      </w:tr>
      <w:tr w:rsidR="00705E1D" w:rsidRPr="00C25BC1" w14:paraId="0A05189C"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CE8A1" w14:textId="77777777" w:rsidR="00705E1D" w:rsidRPr="00C25BC1" w:rsidRDefault="00705E1D" w:rsidP="00C47FAB">
            <w:pPr>
              <w:pStyle w:val="TAL"/>
            </w:pPr>
            <w:r w:rsidRPr="00C25BC1">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53118"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93FEE"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681F9" w14:textId="77777777" w:rsidR="00705E1D" w:rsidRPr="00C25BC1" w:rsidRDefault="00705E1D" w:rsidP="00C47FAB">
            <w:pPr>
              <w:pStyle w:val="TAL"/>
            </w:pPr>
          </w:p>
        </w:tc>
      </w:tr>
      <w:tr w:rsidR="00705E1D" w:rsidRPr="00C25BC1" w14:paraId="6D05B1F6"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DC269" w14:textId="77777777" w:rsidR="00705E1D" w:rsidRPr="00C25BC1" w:rsidRDefault="00705E1D" w:rsidP="00C47FAB">
            <w:pPr>
              <w:pStyle w:val="TAL"/>
            </w:pPr>
            <w:r w:rsidRPr="00C25BC1">
              <w:t xml:space="preserve">      radioBearerConfig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7F04A" w14:textId="77777777" w:rsidR="00705E1D" w:rsidRPr="00C25BC1" w:rsidRDefault="00705E1D" w:rsidP="00C47FAB">
            <w:pPr>
              <w:pStyle w:val="TAL"/>
            </w:pPr>
            <w:r w:rsidRPr="00C25BC1">
              <w:t xml:space="preserve">RadioBearerConfig according to TS 38.508-1[4] Table 4.6.3-132: </w:t>
            </w:r>
            <w:r w:rsidRPr="00C25BC1">
              <w:rPr>
                <w:i/>
              </w:rPr>
              <w:t>RadioBearerConfig</w:t>
            </w:r>
            <w:r w:rsidRPr="00C25BC1">
              <w:t xml:space="preserve"> with conditions SRB1, SRB2, DRBm, and Re-establish_PDCP</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A1EEE" w14:textId="77777777" w:rsidR="00705E1D" w:rsidRPr="00C25BC1" w:rsidRDefault="00705E1D" w:rsidP="00C47FAB">
            <w:pPr>
              <w:pStyle w:val="TAL"/>
            </w:pPr>
            <w:r w:rsidRPr="00C25BC1">
              <w:t>DRBm is DRB(s) on MCG are allocated according to internal TTCN mapping</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13971" w14:textId="77777777" w:rsidR="00705E1D" w:rsidRPr="00C25BC1" w:rsidRDefault="00705E1D" w:rsidP="00C47FAB">
            <w:pPr>
              <w:pStyle w:val="TAL"/>
            </w:pPr>
          </w:p>
        </w:tc>
      </w:tr>
      <w:tr w:rsidR="00705E1D" w:rsidRPr="00C25BC1" w14:paraId="670A93FF"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92BC6" w14:textId="77777777" w:rsidR="00705E1D" w:rsidRPr="00C25BC1" w:rsidRDefault="00705E1D"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0F2B8"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C41A2"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E8D96" w14:textId="77777777" w:rsidR="00705E1D" w:rsidRPr="00C25BC1" w:rsidRDefault="00705E1D" w:rsidP="00C47FAB">
            <w:pPr>
              <w:pStyle w:val="TAL"/>
            </w:pPr>
          </w:p>
        </w:tc>
      </w:tr>
      <w:tr w:rsidR="00705E1D" w:rsidRPr="00C25BC1" w14:paraId="52415B3D"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C9C0B" w14:textId="77777777" w:rsidR="00705E1D" w:rsidRPr="00C25BC1" w:rsidRDefault="00705E1D" w:rsidP="00C47FAB">
            <w:pPr>
              <w:pStyle w:val="TAL"/>
            </w:pPr>
            <w:r w:rsidRPr="00C25BC1">
              <w:t xml:space="preserve">          masterCellGroup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B15E1" w14:textId="77777777" w:rsidR="00705E1D" w:rsidRPr="00C25BC1" w:rsidRDefault="00705E1D" w:rsidP="00C47FAB">
            <w:pPr>
              <w:pStyle w:val="TAL"/>
            </w:pPr>
            <w:r w:rsidRPr="00C25BC1">
              <w:t>CellGroupConfig-MCG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3484F" w14:textId="77777777" w:rsidR="00705E1D" w:rsidRPr="00C25BC1" w:rsidRDefault="00705E1D" w:rsidP="00C47FAB">
            <w:pPr>
              <w:pStyle w:val="TAL"/>
            </w:pPr>
            <w:r w:rsidRPr="00C25BC1">
              <w:t>OCTET STRING (CONTAINING CellGroupConfig)</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9C403" w14:textId="77777777" w:rsidR="00705E1D" w:rsidRPr="00C25BC1" w:rsidRDefault="00705E1D" w:rsidP="00C47FAB">
            <w:pPr>
              <w:pStyle w:val="TAL"/>
            </w:pPr>
          </w:p>
        </w:tc>
      </w:tr>
      <w:tr w:rsidR="00705E1D" w:rsidRPr="00C25BC1" w14:paraId="6D888345"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61D2F" w14:textId="77777777" w:rsidR="00705E1D" w:rsidRPr="00C25BC1" w:rsidRDefault="00705E1D"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A6EBC"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71A43"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7287A" w14:textId="77777777" w:rsidR="00705E1D" w:rsidRPr="00C25BC1" w:rsidRDefault="00705E1D" w:rsidP="00C47FAB">
            <w:pPr>
              <w:pStyle w:val="TAL"/>
            </w:pPr>
          </w:p>
        </w:tc>
      </w:tr>
      <w:tr w:rsidR="00705E1D" w:rsidRPr="00C25BC1" w14:paraId="6A9883F2"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0DBB0" w14:textId="77777777" w:rsidR="00705E1D" w:rsidRPr="00C25BC1" w:rsidRDefault="00705E1D"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8CA6C"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A891F"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B35B8" w14:textId="77777777" w:rsidR="00705E1D" w:rsidRPr="00C25BC1" w:rsidRDefault="00705E1D" w:rsidP="00C47FAB">
            <w:pPr>
              <w:pStyle w:val="TAL"/>
            </w:pPr>
          </w:p>
        </w:tc>
      </w:tr>
      <w:tr w:rsidR="00705E1D" w:rsidRPr="00C25BC1" w14:paraId="21B3B122"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ACC47" w14:textId="77777777" w:rsidR="00705E1D" w:rsidRPr="00C25BC1" w:rsidRDefault="00705E1D" w:rsidP="00C47FAB">
            <w:pPr>
              <w:pStyle w:val="TAL"/>
            </w:pPr>
            <w:r w:rsidRPr="00C25BC1">
              <w:t xml:space="preserve">              mrdc-SecondaryCellGroupConfig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BB92D"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BD713"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6EB0A" w14:textId="77777777" w:rsidR="00705E1D" w:rsidRPr="00C25BC1" w:rsidRDefault="00705E1D" w:rsidP="00C47FAB">
            <w:pPr>
              <w:pStyle w:val="TAL"/>
            </w:pPr>
          </w:p>
        </w:tc>
      </w:tr>
      <w:tr w:rsidR="00705E1D" w:rsidRPr="00C25BC1" w14:paraId="704EFC31"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059F184F" w14:textId="77777777" w:rsidR="00705E1D" w:rsidRPr="00C25BC1" w:rsidRDefault="00705E1D" w:rsidP="00C47FAB">
            <w:pPr>
              <w:pStyle w:val="TAL"/>
            </w:pPr>
            <w:r w:rsidRPr="00C25BC1">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43742F98"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5B52AA17"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0D542653" w14:textId="77777777" w:rsidR="00705E1D" w:rsidRPr="00C25BC1" w:rsidRDefault="00705E1D" w:rsidP="00C47FAB">
            <w:pPr>
              <w:pStyle w:val="TAL"/>
            </w:pPr>
          </w:p>
        </w:tc>
      </w:tr>
      <w:tr w:rsidR="00705E1D" w:rsidRPr="00C25BC1" w14:paraId="4FF6CCCF"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212DCCED" w14:textId="77777777" w:rsidR="00705E1D" w:rsidRPr="00C25BC1" w:rsidRDefault="00705E1D" w:rsidP="00C47FAB">
            <w:pPr>
              <w:pStyle w:val="TAL"/>
            </w:pPr>
            <w:r w:rsidRPr="00C25BC1">
              <w:t xml:space="preserve">                  mrdc-SecondaryCellGroup CHOICE {</w:t>
            </w:r>
          </w:p>
        </w:tc>
        <w:tc>
          <w:tcPr>
            <w:tcW w:w="2268" w:type="dxa"/>
            <w:tcBorders>
              <w:top w:val="single" w:sz="4" w:space="0" w:color="auto"/>
              <w:left w:val="single" w:sz="4" w:space="0" w:color="auto"/>
              <w:bottom w:val="single" w:sz="4" w:space="0" w:color="auto"/>
              <w:right w:val="single" w:sz="4" w:space="0" w:color="auto"/>
            </w:tcBorders>
          </w:tcPr>
          <w:p w14:paraId="751B73F1"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393BC835"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457C6335" w14:textId="77777777" w:rsidR="00705E1D" w:rsidRPr="00C25BC1" w:rsidRDefault="00705E1D" w:rsidP="00C47FAB">
            <w:pPr>
              <w:pStyle w:val="TAL"/>
            </w:pPr>
          </w:p>
        </w:tc>
      </w:tr>
      <w:tr w:rsidR="00705E1D" w:rsidRPr="00C25BC1" w14:paraId="10C6A4D9"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4A1BF1E6" w14:textId="77777777" w:rsidR="00705E1D" w:rsidRPr="00C25BC1" w:rsidRDefault="00705E1D" w:rsidP="00C47FAB">
            <w:pPr>
              <w:pStyle w:val="TAL"/>
            </w:pPr>
            <w:r w:rsidRPr="00C25BC1">
              <w:t xml:space="preserve">                    nr-SCG</w:t>
            </w:r>
          </w:p>
        </w:tc>
        <w:tc>
          <w:tcPr>
            <w:tcW w:w="2268" w:type="dxa"/>
            <w:tcBorders>
              <w:top w:val="single" w:sz="4" w:space="0" w:color="auto"/>
              <w:left w:val="single" w:sz="4" w:space="0" w:color="auto"/>
              <w:bottom w:val="single" w:sz="4" w:space="0" w:color="auto"/>
              <w:right w:val="single" w:sz="4" w:space="0" w:color="auto"/>
            </w:tcBorders>
            <w:hideMark/>
          </w:tcPr>
          <w:p w14:paraId="2D1BD015" w14:textId="77777777" w:rsidR="00705E1D" w:rsidRPr="00C25BC1" w:rsidRDefault="00705E1D" w:rsidP="00C47FAB">
            <w:pPr>
              <w:pStyle w:val="TAL"/>
            </w:pPr>
            <w:r w:rsidRPr="00C25BC1">
              <w:t>OCTET STRING (CONTAINING RRCReconfiguration-SCG)</w:t>
            </w:r>
          </w:p>
        </w:tc>
        <w:tc>
          <w:tcPr>
            <w:tcW w:w="1701" w:type="dxa"/>
            <w:tcBorders>
              <w:top w:val="single" w:sz="4" w:space="0" w:color="auto"/>
              <w:left w:val="single" w:sz="4" w:space="0" w:color="auto"/>
              <w:bottom w:val="single" w:sz="4" w:space="0" w:color="auto"/>
              <w:right w:val="single" w:sz="4" w:space="0" w:color="auto"/>
            </w:tcBorders>
          </w:tcPr>
          <w:p w14:paraId="1F0A9311"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73B8BA0E" w14:textId="77777777" w:rsidR="00705E1D" w:rsidRPr="00C25BC1" w:rsidRDefault="00705E1D" w:rsidP="00C47FAB">
            <w:pPr>
              <w:pStyle w:val="TAL"/>
            </w:pPr>
          </w:p>
        </w:tc>
      </w:tr>
      <w:tr w:rsidR="00705E1D" w:rsidRPr="00C25BC1" w14:paraId="35A53DEE"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2FAED2C1"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60D7F93F"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5881DC7F"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08F4E296" w14:textId="77777777" w:rsidR="00705E1D" w:rsidRPr="00C25BC1" w:rsidRDefault="00705E1D" w:rsidP="00C47FAB">
            <w:pPr>
              <w:pStyle w:val="TAL"/>
            </w:pPr>
          </w:p>
        </w:tc>
      </w:tr>
      <w:tr w:rsidR="00705E1D" w:rsidRPr="00C25BC1" w14:paraId="6542B022"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1F459819"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4BE8B93E"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3A176846"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2F081CB9" w14:textId="77777777" w:rsidR="00705E1D" w:rsidRPr="00C25BC1" w:rsidRDefault="00705E1D" w:rsidP="00C47FAB">
            <w:pPr>
              <w:pStyle w:val="TAL"/>
            </w:pPr>
          </w:p>
        </w:tc>
      </w:tr>
      <w:tr w:rsidR="00705E1D" w:rsidRPr="00C25BC1" w14:paraId="3F1DA0BC"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4A6BFAC4"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2B80190E"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6C4DFE7B"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0728B111" w14:textId="77777777" w:rsidR="00705E1D" w:rsidRPr="00C25BC1" w:rsidRDefault="00705E1D" w:rsidP="00C47FAB">
            <w:pPr>
              <w:pStyle w:val="TAL"/>
            </w:pPr>
          </w:p>
        </w:tc>
      </w:tr>
      <w:tr w:rsidR="00705E1D" w:rsidRPr="00C25BC1" w14:paraId="38D8446D" w14:textId="77777777" w:rsidTr="00C47FAB">
        <w:tc>
          <w:tcPr>
            <w:tcW w:w="4500" w:type="dxa"/>
            <w:tcBorders>
              <w:top w:val="single" w:sz="4" w:space="0" w:color="auto"/>
              <w:left w:val="single" w:sz="4" w:space="0" w:color="auto"/>
              <w:bottom w:val="single" w:sz="4" w:space="0" w:color="auto"/>
              <w:right w:val="single" w:sz="4" w:space="0" w:color="auto"/>
            </w:tcBorders>
          </w:tcPr>
          <w:p w14:paraId="6EAC11AE" w14:textId="77777777" w:rsidR="00705E1D" w:rsidRPr="00C25BC1" w:rsidRDefault="00705E1D" w:rsidP="00C47FAB">
            <w:pPr>
              <w:pStyle w:val="TAL"/>
            </w:pPr>
            <w:r w:rsidRPr="00C25BC1">
              <w:rPr>
                <w:lang w:eastAsia="zh-CN"/>
              </w:rPr>
              <w:t xml:space="preserve">            radioBearerConfig2</w:t>
            </w:r>
          </w:p>
        </w:tc>
        <w:tc>
          <w:tcPr>
            <w:tcW w:w="2268" w:type="dxa"/>
            <w:tcBorders>
              <w:top w:val="single" w:sz="4" w:space="0" w:color="auto"/>
              <w:left w:val="single" w:sz="4" w:space="0" w:color="auto"/>
              <w:bottom w:val="single" w:sz="4" w:space="0" w:color="auto"/>
              <w:right w:val="single" w:sz="4" w:space="0" w:color="auto"/>
            </w:tcBorders>
          </w:tcPr>
          <w:p w14:paraId="5A2F21B1" w14:textId="77777777" w:rsidR="00705E1D" w:rsidRPr="00C25BC1" w:rsidRDefault="00705E1D" w:rsidP="00C47FAB">
            <w:pPr>
              <w:pStyle w:val="TAL"/>
            </w:pPr>
            <w:r w:rsidRPr="00C25BC1">
              <w:t>RadioBearerConfig-SCG</w:t>
            </w:r>
          </w:p>
        </w:tc>
        <w:tc>
          <w:tcPr>
            <w:tcW w:w="1701" w:type="dxa"/>
            <w:tcBorders>
              <w:top w:val="single" w:sz="4" w:space="0" w:color="auto"/>
              <w:left w:val="single" w:sz="4" w:space="0" w:color="auto"/>
              <w:bottom w:val="single" w:sz="4" w:space="0" w:color="auto"/>
              <w:right w:val="single" w:sz="4" w:space="0" w:color="auto"/>
            </w:tcBorders>
          </w:tcPr>
          <w:p w14:paraId="5D2C6947" w14:textId="77777777" w:rsidR="00705E1D" w:rsidRPr="00C25BC1" w:rsidRDefault="00705E1D" w:rsidP="00C47FAB">
            <w:pPr>
              <w:pStyle w:val="TAL"/>
            </w:pPr>
            <w:r w:rsidRPr="00C25BC1">
              <w:t>See Table 8.2.2.8.2.3.3-8A</w:t>
            </w:r>
          </w:p>
        </w:tc>
        <w:tc>
          <w:tcPr>
            <w:tcW w:w="1251" w:type="dxa"/>
            <w:tcBorders>
              <w:top w:val="single" w:sz="4" w:space="0" w:color="auto"/>
              <w:left w:val="single" w:sz="4" w:space="0" w:color="auto"/>
              <w:bottom w:val="single" w:sz="4" w:space="0" w:color="auto"/>
              <w:right w:val="single" w:sz="4" w:space="0" w:color="auto"/>
            </w:tcBorders>
          </w:tcPr>
          <w:p w14:paraId="0BCFAACD" w14:textId="77777777" w:rsidR="00705E1D" w:rsidRPr="00C25BC1" w:rsidRDefault="00705E1D" w:rsidP="00C47FAB">
            <w:pPr>
              <w:pStyle w:val="TAL"/>
            </w:pPr>
          </w:p>
        </w:tc>
      </w:tr>
      <w:tr w:rsidR="00705E1D" w:rsidRPr="00C25BC1" w14:paraId="053D5AFB"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5BC5EE26"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534E1EDD"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7702F62C"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47AAF9C8" w14:textId="77777777" w:rsidR="00705E1D" w:rsidRPr="00C25BC1" w:rsidRDefault="00705E1D" w:rsidP="00C47FAB">
            <w:pPr>
              <w:pStyle w:val="TAL"/>
            </w:pPr>
          </w:p>
        </w:tc>
      </w:tr>
      <w:tr w:rsidR="00705E1D" w:rsidRPr="00C25BC1" w14:paraId="16C67440"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1DD80330"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02FEFE2A"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0B694DCE"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61DA8252" w14:textId="77777777" w:rsidR="00705E1D" w:rsidRPr="00C25BC1" w:rsidRDefault="00705E1D" w:rsidP="00C47FAB">
            <w:pPr>
              <w:pStyle w:val="TAL"/>
            </w:pPr>
          </w:p>
        </w:tc>
      </w:tr>
      <w:tr w:rsidR="00705E1D" w:rsidRPr="00C25BC1" w14:paraId="414AB3AD"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56667817"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3419F714"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6328833E"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243FDE95" w14:textId="77777777" w:rsidR="00705E1D" w:rsidRPr="00C25BC1" w:rsidRDefault="00705E1D" w:rsidP="00C47FAB">
            <w:pPr>
              <w:pStyle w:val="TAL"/>
            </w:pPr>
          </w:p>
        </w:tc>
      </w:tr>
      <w:tr w:rsidR="00705E1D" w:rsidRPr="00C25BC1" w14:paraId="69B1ACEC"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69DBBA81"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2D8ECBB8"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5A2A180D"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1BE98C22" w14:textId="77777777" w:rsidR="00705E1D" w:rsidRPr="00C25BC1" w:rsidRDefault="00705E1D" w:rsidP="00C47FAB">
            <w:pPr>
              <w:pStyle w:val="TAL"/>
            </w:pPr>
          </w:p>
        </w:tc>
      </w:tr>
      <w:tr w:rsidR="00705E1D" w:rsidRPr="00C25BC1" w14:paraId="4F55C9E8"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6043B8E4"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2118F6E5"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55C47087"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6C1DD3DE" w14:textId="77777777" w:rsidR="00705E1D" w:rsidRPr="00C25BC1" w:rsidRDefault="00705E1D" w:rsidP="00C47FAB">
            <w:pPr>
              <w:pStyle w:val="TAL"/>
            </w:pPr>
          </w:p>
        </w:tc>
      </w:tr>
      <w:tr w:rsidR="00705E1D" w:rsidRPr="00C25BC1" w14:paraId="0194AFF3"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292FB69A"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267D0C50"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264E0ECA"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1B9A17ED" w14:textId="77777777" w:rsidR="00705E1D" w:rsidRPr="00C25BC1" w:rsidRDefault="00705E1D" w:rsidP="00C47FAB">
            <w:pPr>
              <w:pStyle w:val="TAL"/>
            </w:pPr>
          </w:p>
        </w:tc>
      </w:tr>
    </w:tbl>
    <w:p w14:paraId="402EB061" w14:textId="77777777" w:rsidR="00705E1D" w:rsidRPr="00C25BC1" w:rsidRDefault="00705E1D" w:rsidP="00705E1D"/>
    <w:p w14:paraId="5A314E6F" w14:textId="77777777" w:rsidR="00705E1D" w:rsidRPr="00C25BC1" w:rsidRDefault="00705E1D" w:rsidP="00705E1D">
      <w:pPr>
        <w:pStyle w:val="TH"/>
        <w:rPr>
          <w:i/>
        </w:rPr>
      </w:pPr>
      <w:r w:rsidRPr="00C25BC1">
        <w:t>Table 8.2.2.8.2.3.3-8A: RadioBearerConfig-SCG (Table 8.2.2.8.2.3.3-8)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5E1D" w:rsidRPr="00C25BC1" w14:paraId="3D7AB292" w14:textId="77777777" w:rsidTr="00C47FAB">
        <w:tc>
          <w:tcPr>
            <w:tcW w:w="9747" w:type="dxa"/>
            <w:gridSpan w:val="4"/>
          </w:tcPr>
          <w:p w14:paraId="309ACB6C" w14:textId="77777777" w:rsidR="00705E1D" w:rsidRPr="00C25BC1" w:rsidRDefault="00705E1D" w:rsidP="00C47FAB">
            <w:pPr>
              <w:pStyle w:val="TAH"/>
              <w:jc w:val="left"/>
              <w:rPr>
                <w:b w:val="0"/>
              </w:rPr>
            </w:pPr>
            <w:r w:rsidRPr="00C25BC1">
              <w:t xml:space="preserve"> </w:t>
            </w:r>
            <w:r w:rsidRPr="00C25BC1">
              <w:rPr>
                <w:b w:val="0"/>
              </w:rPr>
              <w:t>Derivation Path: TS 38.508-1 [4], Table 4.6.3-132 with condition DRB1 and Re-establish_PDCP</w:t>
            </w:r>
          </w:p>
        </w:tc>
      </w:tr>
      <w:tr w:rsidR="00705E1D" w:rsidRPr="00C25BC1" w14:paraId="183A2073" w14:textId="77777777" w:rsidTr="00C47FAB">
        <w:tc>
          <w:tcPr>
            <w:tcW w:w="4535" w:type="dxa"/>
          </w:tcPr>
          <w:p w14:paraId="272157B1" w14:textId="77777777" w:rsidR="00705E1D" w:rsidRPr="00C25BC1" w:rsidRDefault="00705E1D" w:rsidP="00C47FAB">
            <w:pPr>
              <w:pStyle w:val="TAH"/>
            </w:pPr>
            <w:r w:rsidRPr="00C25BC1">
              <w:t>Information Element</w:t>
            </w:r>
          </w:p>
        </w:tc>
        <w:tc>
          <w:tcPr>
            <w:tcW w:w="2267" w:type="dxa"/>
          </w:tcPr>
          <w:p w14:paraId="452DF42C" w14:textId="77777777" w:rsidR="00705E1D" w:rsidRPr="00C25BC1" w:rsidRDefault="00705E1D" w:rsidP="00C47FAB">
            <w:pPr>
              <w:pStyle w:val="TAH"/>
            </w:pPr>
            <w:r w:rsidRPr="00C25BC1">
              <w:t>Value/remark</w:t>
            </w:r>
          </w:p>
        </w:tc>
        <w:tc>
          <w:tcPr>
            <w:tcW w:w="1700" w:type="dxa"/>
          </w:tcPr>
          <w:p w14:paraId="0EFD11C8" w14:textId="77777777" w:rsidR="00705E1D" w:rsidRPr="00C25BC1" w:rsidRDefault="00705E1D" w:rsidP="00C47FAB">
            <w:pPr>
              <w:pStyle w:val="TAH"/>
            </w:pPr>
            <w:r w:rsidRPr="00C25BC1">
              <w:t>Comment</w:t>
            </w:r>
          </w:p>
        </w:tc>
        <w:tc>
          <w:tcPr>
            <w:tcW w:w="1245" w:type="dxa"/>
          </w:tcPr>
          <w:p w14:paraId="1D9FD84F" w14:textId="77777777" w:rsidR="00705E1D" w:rsidRPr="00C25BC1" w:rsidRDefault="00705E1D" w:rsidP="00C47FAB">
            <w:pPr>
              <w:pStyle w:val="TAH"/>
            </w:pPr>
            <w:r w:rsidRPr="00C25BC1">
              <w:t>Condition</w:t>
            </w:r>
          </w:p>
        </w:tc>
      </w:tr>
      <w:tr w:rsidR="00705E1D" w:rsidRPr="00C25BC1" w14:paraId="0DA09ADF" w14:textId="77777777" w:rsidTr="00C47FAB">
        <w:tc>
          <w:tcPr>
            <w:tcW w:w="4535" w:type="dxa"/>
          </w:tcPr>
          <w:p w14:paraId="08FB95C7" w14:textId="77777777" w:rsidR="00705E1D" w:rsidRPr="00C25BC1" w:rsidRDefault="00705E1D" w:rsidP="00C47FAB">
            <w:pPr>
              <w:pStyle w:val="TAL"/>
            </w:pPr>
            <w:r w:rsidRPr="00C25BC1">
              <w:t xml:space="preserve">RadioBearerConfig ::= </w:t>
            </w:r>
            <w:r w:rsidRPr="00C25BC1">
              <w:rPr>
                <w:snapToGrid w:val="0"/>
              </w:rPr>
              <w:t xml:space="preserve">SEQUENCE </w:t>
            </w:r>
            <w:r w:rsidRPr="00C25BC1">
              <w:t>{</w:t>
            </w:r>
          </w:p>
        </w:tc>
        <w:tc>
          <w:tcPr>
            <w:tcW w:w="2267" w:type="dxa"/>
          </w:tcPr>
          <w:p w14:paraId="36AD9709" w14:textId="77777777" w:rsidR="00705E1D" w:rsidRPr="00C25BC1" w:rsidRDefault="00705E1D" w:rsidP="00C47FAB">
            <w:pPr>
              <w:pStyle w:val="TAL"/>
            </w:pPr>
          </w:p>
        </w:tc>
        <w:tc>
          <w:tcPr>
            <w:tcW w:w="1700" w:type="dxa"/>
          </w:tcPr>
          <w:p w14:paraId="3C880066" w14:textId="77777777" w:rsidR="00705E1D" w:rsidRPr="00C25BC1" w:rsidRDefault="00705E1D" w:rsidP="00C47FAB">
            <w:pPr>
              <w:pStyle w:val="TAL"/>
            </w:pPr>
          </w:p>
        </w:tc>
        <w:tc>
          <w:tcPr>
            <w:tcW w:w="1245" w:type="dxa"/>
          </w:tcPr>
          <w:p w14:paraId="48841183" w14:textId="77777777" w:rsidR="00705E1D" w:rsidRPr="00C25BC1" w:rsidRDefault="00705E1D" w:rsidP="00C47FAB">
            <w:pPr>
              <w:pStyle w:val="TAL"/>
            </w:pPr>
          </w:p>
        </w:tc>
      </w:tr>
      <w:tr w:rsidR="00705E1D" w:rsidRPr="00C25BC1" w14:paraId="2F423CA6" w14:textId="77777777" w:rsidTr="00C47FAB">
        <w:tc>
          <w:tcPr>
            <w:tcW w:w="4535" w:type="dxa"/>
          </w:tcPr>
          <w:p w14:paraId="65620D0A" w14:textId="77777777" w:rsidR="00705E1D" w:rsidRPr="00C25BC1" w:rsidRDefault="00705E1D" w:rsidP="00C47FAB">
            <w:pPr>
              <w:pStyle w:val="TAL"/>
            </w:pPr>
            <w:r w:rsidRPr="00C25BC1">
              <w:t xml:space="preserve">  drb-ToAddModList SEQUENCE (SIZE (1..maxDRB)) OF {</w:t>
            </w:r>
          </w:p>
        </w:tc>
        <w:tc>
          <w:tcPr>
            <w:tcW w:w="2267" w:type="dxa"/>
          </w:tcPr>
          <w:p w14:paraId="7D9B2307" w14:textId="77777777" w:rsidR="00705E1D" w:rsidRPr="00C25BC1" w:rsidRDefault="00705E1D" w:rsidP="00C47FAB">
            <w:pPr>
              <w:pStyle w:val="TAL"/>
            </w:pPr>
            <w:r w:rsidRPr="00C25BC1">
              <w:t>1 entry</w:t>
            </w:r>
          </w:p>
        </w:tc>
        <w:tc>
          <w:tcPr>
            <w:tcW w:w="1700" w:type="dxa"/>
          </w:tcPr>
          <w:p w14:paraId="439BC10C" w14:textId="77777777" w:rsidR="00705E1D" w:rsidRPr="00C25BC1" w:rsidRDefault="00705E1D" w:rsidP="00C47FAB">
            <w:pPr>
              <w:pStyle w:val="TAL"/>
            </w:pPr>
          </w:p>
        </w:tc>
        <w:tc>
          <w:tcPr>
            <w:tcW w:w="1245" w:type="dxa"/>
          </w:tcPr>
          <w:p w14:paraId="4949CCCA" w14:textId="77777777" w:rsidR="00705E1D" w:rsidRPr="00C25BC1" w:rsidRDefault="00705E1D" w:rsidP="00C47FAB">
            <w:pPr>
              <w:pStyle w:val="TAL"/>
            </w:pPr>
          </w:p>
        </w:tc>
      </w:tr>
      <w:tr w:rsidR="00705E1D" w:rsidRPr="00C25BC1" w14:paraId="5A7F9BFF" w14:textId="77777777" w:rsidTr="00C47FAB">
        <w:tc>
          <w:tcPr>
            <w:tcW w:w="4535" w:type="dxa"/>
          </w:tcPr>
          <w:p w14:paraId="1B1D68ED" w14:textId="77777777" w:rsidR="00705E1D" w:rsidRPr="00C25BC1" w:rsidRDefault="00705E1D" w:rsidP="00C47FAB">
            <w:pPr>
              <w:pStyle w:val="TAL"/>
            </w:pPr>
            <w:r w:rsidRPr="00C25BC1">
              <w:t xml:space="preserve">    DRB-ToAddMod[1] </w:t>
            </w:r>
            <w:r w:rsidRPr="00C25BC1">
              <w:rPr>
                <w:snapToGrid w:val="0"/>
              </w:rPr>
              <w:t xml:space="preserve">SEQUENCE </w:t>
            </w:r>
            <w:r w:rsidRPr="00C25BC1">
              <w:t>{</w:t>
            </w:r>
          </w:p>
        </w:tc>
        <w:tc>
          <w:tcPr>
            <w:tcW w:w="2267" w:type="dxa"/>
          </w:tcPr>
          <w:p w14:paraId="524EFD8D" w14:textId="77777777" w:rsidR="00705E1D" w:rsidRPr="00C25BC1" w:rsidRDefault="00705E1D" w:rsidP="00C47FAB">
            <w:pPr>
              <w:pStyle w:val="TAL"/>
            </w:pPr>
          </w:p>
        </w:tc>
        <w:tc>
          <w:tcPr>
            <w:tcW w:w="1700" w:type="dxa"/>
          </w:tcPr>
          <w:p w14:paraId="3B61DF91" w14:textId="77777777" w:rsidR="00705E1D" w:rsidRPr="00C25BC1" w:rsidRDefault="00705E1D" w:rsidP="00C47FAB">
            <w:pPr>
              <w:pStyle w:val="TAL"/>
            </w:pPr>
            <w:r w:rsidRPr="00C25BC1">
              <w:t>entry 1</w:t>
            </w:r>
          </w:p>
        </w:tc>
        <w:tc>
          <w:tcPr>
            <w:tcW w:w="1245" w:type="dxa"/>
          </w:tcPr>
          <w:p w14:paraId="34CA933F" w14:textId="77777777" w:rsidR="00705E1D" w:rsidRPr="00C25BC1" w:rsidRDefault="00705E1D" w:rsidP="00C47FAB">
            <w:pPr>
              <w:pStyle w:val="TAL"/>
            </w:pPr>
          </w:p>
        </w:tc>
      </w:tr>
      <w:tr w:rsidR="00705E1D" w:rsidRPr="00C25BC1" w14:paraId="5CF59518" w14:textId="77777777" w:rsidTr="00C47FAB">
        <w:tc>
          <w:tcPr>
            <w:tcW w:w="4535" w:type="dxa"/>
          </w:tcPr>
          <w:p w14:paraId="6C9063BF" w14:textId="77777777" w:rsidR="00705E1D" w:rsidRPr="00C25BC1" w:rsidRDefault="00705E1D" w:rsidP="00C47FAB">
            <w:pPr>
              <w:pStyle w:val="TAL"/>
            </w:pPr>
            <w:r w:rsidRPr="00C25BC1">
              <w:t xml:space="preserve">      drb-Identity</w:t>
            </w:r>
          </w:p>
        </w:tc>
        <w:tc>
          <w:tcPr>
            <w:tcW w:w="2267" w:type="dxa"/>
          </w:tcPr>
          <w:p w14:paraId="7A4F759E" w14:textId="77777777" w:rsidR="00705E1D" w:rsidRPr="00C25BC1" w:rsidRDefault="00705E1D" w:rsidP="00C47FAB">
            <w:pPr>
              <w:pStyle w:val="TAL"/>
            </w:pPr>
            <w:r w:rsidRPr="00C25BC1">
              <w:t>DRB-Identity using condition DRBn</w:t>
            </w:r>
          </w:p>
        </w:tc>
        <w:tc>
          <w:tcPr>
            <w:tcW w:w="1700" w:type="dxa"/>
          </w:tcPr>
          <w:p w14:paraId="55602981" w14:textId="77777777" w:rsidR="00705E1D" w:rsidRPr="00C25BC1" w:rsidRDefault="00705E1D" w:rsidP="00C47FAB">
            <w:pPr>
              <w:pStyle w:val="TAL"/>
            </w:pPr>
            <w:r w:rsidRPr="00C25BC1">
              <w:t>DRBn is allocated for SCG according to internal TTCN mapping</w:t>
            </w:r>
          </w:p>
        </w:tc>
        <w:tc>
          <w:tcPr>
            <w:tcW w:w="1245" w:type="dxa"/>
          </w:tcPr>
          <w:p w14:paraId="6525247C" w14:textId="77777777" w:rsidR="00705E1D" w:rsidRPr="00C25BC1" w:rsidRDefault="00705E1D" w:rsidP="00C47FAB">
            <w:pPr>
              <w:pStyle w:val="TAL"/>
            </w:pPr>
          </w:p>
        </w:tc>
      </w:tr>
      <w:tr w:rsidR="00705E1D" w:rsidRPr="00C25BC1" w14:paraId="0B20576D" w14:textId="77777777" w:rsidTr="00C47FAB">
        <w:tc>
          <w:tcPr>
            <w:tcW w:w="4535" w:type="dxa"/>
          </w:tcPr>
          <w:p w14:paraId="546590B6" w14:textId="77777777" w:rsidR="00705E1D" w:rsidRPr="00C25BC1" w:rsidRDefault="00705E1D" w:rsidP="00C47FAB">
            <w:pPr>
              <w:pStyle w:val="TAL"/>
            </w:pPr>
            <w:r w:rsidRPr="00C25BC1">
              <w:t xml:space="preserve">      pdcp-Config</w:t>
            </w:r>
          </w:p>
        </w:tc>
        <w:tc>
          <w:tcPr>
            <w:tcW w:w="2267" w:type="dxa"/>
          </w:tcPr>
          <w:p w14:paraId="576D6B89" w14:textId="77777777" w:rsidR="00705E1D" w:rsidRPr="00C25BC1" w:rsidRDefault="00705E1D" w:rsidP="00C47FAB">
            <w:pPr>
              <w:pStyle w:val="TAL"/>
            </w:pPr>
            <w:r w:rsidRPr="00C25BC1">
              <w:t>PDCP-Config-Split</w:t>
            </w:r>
          </w:p>
        </w:tc>
        <w:tc>
          <w:tcPr>
            <w:tcW w:w="1700" w:type="dxa"/>
          </w:tcPr>
          <w:p w14:paraId="1BC3434F" w14:textId="77777777" w:rsidR="00705E1D" w:rsidRPr="00C25BC1" w:rsidRDefault="00705E1D" w:rsidP="00C47FAB">
            <w:pPr>
              <w:pStyle w:val="TAL"/>
            </w:pPr>
            <w:r w:rsidRPr="00C25BC1">
              <w:t>Table 8.2.2.8.2.3.3-8B</w:t>
            </w:r>
          </w:p>
        </w:tc>
        <w:tc>
          <w:tcPr>
            <w:tcW w:w="1245" w:type="dxa"/>
          </w:tcPr>
          <w:p w14:paraId="2CF9EDB1" w14:textId="77777777" w:rsidR="00705E1D" w:rsidRPr="00C25BC1" w:rsidRDefault="00705E1D" w:rsidP="00C47FAB">
            <w:pPr>
              <w:pStyle w:val="TAL"/>
            </w:pPr>
          </w:p>
        </w:tc>
      </w:tr>
      <w:tr w:rsidR="00705E1D" w:rsidRPr="00C25BC1" w14:paraId="285F5954" w14:textId="77777777" w:rsidTr="00C47FAB">
        <w:tc>
          <w:tcPr>
            <w:tcW w:w="4535" w:type="dxa"/>
          </w:tcPr>
          <w:p w14:paraId="72C6A5F2" w14:textId="77777777" w:rsidR="00705E1D" w:rsidRPr="00C25BC1" w:rsidRDefault="00705E1D" w:rsidP="00C47FAB">
            <w:pPr>
              <w:pStyle w:val="TAL"/>
            </w:pPr>
            <w:r w:rsidRPr="00C25BC1">
              <w:t xml:space="preserve">    }</w:t>
            </w:r>
          </w:p>
        </w:tc>
        <w:tc>
          <w:tcPr>
            <w:tcW w:w="2267" w:type="dxa"/>
          </w:tcPr>
          <w:p w14:paraId="49D91B57" w14:textId="77777777" w:rsidR="00705E1D" w:rsidRPr="00C25BC1" w:rsidRDefault="00705E1D" w:rsidP="00C47FAB">
            <w:pPr>
              <w:pStyle w:val="TAL"/>
            </w:pPr>
          </w:p>
        </w:tc>
        <w:tc>
          <w:tcPr>
            <w:tcW w:w="1700" w:type="dxa"/>
          </w:tcPr>
          <w:p w14:paraId="28FABE23" w14:textId="77777777" w:rsidR="00705E1D" w:rsidRPr="00C25BC1" w:rsidRDefault="00705E1D" w:rsidP="00C47FAB">
            <w:pPr>
              <w:pStyle w:val="TAL"/>
            </w:pPr>
          </w:p>
        </w:tc>
        <w:tc>
          <w:tcPr>
            <w:tcW w:w="1245" w:type="dxa"/>
          </w:tcPr>
          <w:p w14:paraId="365CFCE9" w14:textId="77777777" w:rsidR="00705E1D" w:rsidRPr="00C25BC1" w:rsidRDefault="00705E1D" w:rsidP="00C47FAB">
            <w:pPr>
              <w:pStyle w:val="TAL"/>
            </w:pPr>
          </w:p>
        </w:tc>
      </w:tr>
      <w:tr w:rsidR="00705E1D" w:rsidRPr="00C25BC1" w14:paraId="3A65C8A7" w14:textId="77777777" w:rsidTr="00C47FAB">
        <w:tc>
          <w:tcPr>
            <w:tcW w:w="4535" w:type="dxa"/>
          </w:tcPr>
          <w:p w14:paraId="6CF2A775" w14:textId="77777777" w:rsidR="00705E1D" w:rsidRPr="00C25BC1" w:rsidRDefault="00705E1D" w:rsidP="00C47FAB">
            <w:pPr>
              <w:pStyle w:val="TAL"/>
            </w:pPr>
            <w:r w:rsidRPr="00C25BC1">
              <w:t xml:space="preserve">  }</w:t>
            </w:r>
          </w:p>
        </w:tc>
        <w:tc>
          <w:tcPr>
            <w:tcW w:w="2267" w:type="dxa"/>
          </w:tcPr>
          <w:p w14:paraId="340F1955" w14:textId="77777777" w:rsidR="00705E1D" w:rsidRPr="00C25BC1" w:rsidRDefault="00705E1D" w:rsidP="00C47FAB">
            <w:pPr>
              <w:pStyle w:val="TAL"/>
            </w:pPr>
          </w:p>
        </w:tc>
        <w:tc>
          <w:tcPr>
            <w:tcW w:w="1700" w:type="dxa"/>
          </w:tcPr>
          <w:p w14:paraId="424BA606" w14:textId="77777777" w:rsidR="00705E1D" w:rsidRPr="00C25BC1" w:rsidRDefault="00705E1D" w:rsidP="00C47FAB">
            <w:pPr>
              <w:pStyle w:val="TAL"/>
            </w:pPr>
          </w:p>
        </w:tc>
        <w:tc>
          <w:tcPr>
            <w:tcW w:w="1245" w:type="dxa"/>
          </w:tcPr>
          <w:p w14:paraId="6B2D0D58" w14:textId="77777777" w:rsidR="00705E1D" w:rsidRPr="00C25BC1" w:rsidRDefault="00705E1D" w:rsidP="00C47FAB">
            <w:pPr>
              <w:pStyle w:val="TAL"/>
            </w:pPr>
          </w:p>
        </w:tc>
      </w:tr>
      <w:tr w:rsidR="00705E1D" w:rsidRPr="00C25BC1" w14:paraId="361C8CB7" w14:textId="77777777" w:rsidTr="00C47FAB">
        <w:tc>
          <w:tcPr>
            <w:tcW w:w="4535" w:type="dxa"/>
          </w:tcPr>
          <w:p w14:paraId="6DCF86DB" w14:textId="77777777" w:rsidR="00705E1D" w:rsidRPr="00C25BC1" w:rsidRDefault="00705E1D" w:rsidP="00C47FAB">
            <w:pPr>
              <w:pStyle w:val="TAL"/>
              <w:rPr>
                <w:lang w:eastAsia="zh-CN"/>
              </w:rPr>
            </w:pPr>
            <w:r w:rsidRPr="00C25BC1">
              <w:rPr>
                <w:lang w:eastAsia="zh-CN"/>
              </w:rPr>
              <w:t xml:space="preserve">  </w:t>
            </w:r>
            <w:r w:rsidRPr="00C25BC1">
              <w:t>securityConfig SEQUENCE {</w:t>
            </w:r>
          </w:p>
        </w:tc>
        <w:tc>
          <w:tcPr>
            <w:tcW w:w="2267" w:type="dxa"/>
          </w:tcPr>
          <w:p w14:paraId="4D7577BE" w14:textId="77777777" w:rsidR="00705E1D" w:rsidRPr="00C25BC1" w:rsidRDefault="00705E1D" w:rsidP="00C47FAB">
            <w:pPr>
              <w:pStyle w:val="TAL"/>
            </w:pPr>
          </w:p>
        </w:tc>
        <w:tc>
          <w:tcPr>
            <w:tcW w:w="1700" w:type="dxa"/>
          </w:tcPr>
          <w:p w14:paraId="2E7F9B5A" w14:textId="77777777" w:rsidR="00705E1D" w:rsidRPr="00C25BC1" w:rsidRDefault="00705E1D" w:rsidP="00C47FAB">
            <w:pPr>
              <w:pStyle w:val="TAL"/>
            </w:pPr>
          </w:p>
        </w:tc>
        <w:tc>
          <w:tcPr>
            <w:tcW w:w="1245" w:type="dxa"/>
          </w:tcPr>
          <w:p w14:paraId="707791AD" w14:textId="77777777" w:rsidR="00705E1D" w:rsidRPr="00C25BC1" w:rsidRDefault="00705E1D" w:rsidP="00C47FAB">
            <w:pPr>
              <w:pStyle w:val="TAL"/>
            </w:pPr>
          </w:p>
        </w:tc>
      </w:tr>
      <w:tr w:rsidR="00705E1D" w:rsidRPr="00C25BC1" w14:paraId="2A7F382E" w14:textId="77777777" w:rsidTr="00C47FAB">
        <w:tc>
          <w:tcPr>
            <w:tcW w:w="4535" w:type="dxa"/>
          </w:tcPr>
          <w:p w14:paraId="004F0D7E" w14:textId="77777777" w:rsidR="00705E1D" w:rsidRPr="00C25BC1" w:rsidRDefault="00705E1D" w:rsidP="00C47FAB">
            <w:pPr>
              <w:pStyle w:val="TAL"/>
              <w:rPr>
                <w:lang w:eastAsia="zh-CN"/>
              </w:rPr>
            </w:pPr>
            <w:r w:rsidRPr="00C25BC1">
              <w:t xml:space="preserve">    keyToUse</w:t>
            </w:r>
          </w:p>
        </w:tc>
        <w:tc>
          <w:tcPr>
            <w:tcW w:w="2267" w:type="dxa"/>
          </w:tcPr>
          <w:p w14:paraId="73C55969" w14:textId="77777777" w:rsidR="00705E1D" w:rsidRPr="00C25BC1" w:rsidRDefault="00705E1D" w:rsidP="00C47FAB">
            <w:pPr>
              <w:pStyle w:val="TAL"/>
            </w:pPr>
            <w:r w:rsidRPr="00C25BC1">
              <w:t>master</w:t>
            </w:r>
          </w:p>
        </w:tc>
        <w:tc>
          <w:tcPr>
            <w:tcW w:w="1700" w:type="dxa"/>
          </w:tcPr>
          <w:p w14:paraId="75040BA7" w14:textId="77777777" w:rsidR="00705E1D" w:rsidRPr="00C25BC1" w:rsidRDefault="00705E1D" w:rsidP="00C47FAB">
            <w:pPr>
              <w:pStyle w:val="TAL"/>
            </w:pPr>
          </w:p>
        </w:tc>
        <w:tc>
          <w:tcPr>
            <w:tcW w:w="1245" w:type="dxa"/>
          </w:tcPr>
          <w:p w14:paraId="373FED4B" w14:textId="77777777" w:rsidR="00705E1D" w:rsidRPr="00C25BC1" w:rsidRDefault="00705E1D" w:rsidP="00C47FAB">
            <w:pPr>
              <w:pStyle w:val="TAL"/>
            </w:pPr>
          </w:p>
        </w:tc>
      </w:tr>
      <w:tr w:rsidR="00705E1D" w:rsidRPr="00C25BC1" w14:paraId="5ACD2507" w14:textId="77777777" w:rsidTr="00C47FAB">
        <w:tc>
          <w:tcPr>
            <w:tcW w:w="4535" w:type="dxa"/>
          </w:tcPr>
          <w:p w14:paraId="6D9AFFB2" w14:textId="77777777" w:rsidR="00705E1D" w:rsidRPr="00C25BC1" w:rsidRDefault="00705E1D" w:rsidP="00C47FAB">
            <w:pPr>
              <w:pStyle w:val="TAL"/>
              <w:rPr>
                <w:lang w:eastAsia="zh-CN"/>
              </w:rPr>
            </w:pPr>
            <w:r w:rsidRPr="00C25BC1">
              <w:rPr>
                <w:lang w:eastAsia="zh-CN"/>
              </w:rPr>
              <w:t xml:space="preserve">  }</w:t>
            </w:r>
          </w:p>
        </w:tc>
        <w:tc>
          <w:tcPr>
            <w:tcW w:w="2267" w:type="dxa"/>
          </w:tcPr>
          <w:p w14:paraId="6E503856" w14:textId="77777777" w:rsidR="00705E1D" w:rsidRPr="00C25BC1" w:rsidRDefault="00705E1D" w:rsidP="00C47FAB">
            <w:pPr>
              <w:pStyle w:val="TAL"/>
            </w:pPr>
          </w:p>
        </w:tc>
        <w:tc>
          <w:tcPr>
            <w:tcW w:w="1700" w:type="dxa"/>
          </w:tcPr>
          <w:p w14:paraId="168E3202" w14:textId="77777777" w:rsidR="00705E1D" w:rsidRPr="00C25BC1" w:rsidRDefault="00705E1D" w:rsidP="00C47FAB">
            <w:pPr>
              <w:pStyle w:val="TAL"/>
            </w:pPr>
          </w:p>
        </w:tc>
        <w:tc>
          <w:tcPr>
            <w:tcW w:w="1245" w:type="dxa"/>
          </w:tcPr>
          <w:p w14:paraId="68212674" w14:textId="77777777" w:rsidR="00705E1D" w:rsidRPr="00C25BC1" w:rsidRDefault="00705E1D" w:rsidP="00C47FAB">
            <w:pPr>
              <w:pStyle w:val="TAL"/>
            </w:pPr>
          </w:p>
        </w:tc>
      </w:tr>
      <w:tr w:rsidR="00705E1D" w:rsidRPr="00C25BC1" w14:paraId="1C50DF9A" w14:textId="77777777" w:rsidTr="00C47FAB">
        <w:tc>
          <w:tcPr>
            <w:tcW w:w="4535" w:type="dxa"/>
          </w:tcPr>
          <w:p w14:paraId="0B12652C" w14:textId="77777777" w:rsidR="00705E1D" w:rsidRPr="00C25BC1" w:rsidRDefault="00705E1D" w:rsidP="00C47FAB">
            <w:pPr>
              <w:pStyle w:val="TAL"/>
            </w:pPr>
            <w:r w:rsidRPr="00C25BC1">
              <w:t>}</w:t>
            </w:r>
          </w:p>
        </w:tc>
        <w:tc>
          <w:tcPr>
            <w:tcW w:w="2267" w:type="dxa"/>
          </w:tcPr>
          <w:p w14:paraId="5BC0047A" w14:textId="77777777" w:rsidR="00705E1D" w:rsidRPr="00C25BC1" w:rsidRDefault="00705E1D" w:rsidP="00C47FAB">
            <w:pPr>
              <w:pStyle w:val="TAL"/>
            </w:pPr>
          </w:p>
        </w:tc>
        <w:tc>
          <w:tcPr>
            <w:tcW w:w="1700" w:type="dxa"/>
          </w:tcPr>
          <w:p w14:paraId="70789EB3" w14:textId="77777777" w:rsidR="00705E1D" w:rsidRPr="00C25BC1" w:rsidRDefault="00705E1D" w:rsidP="00C47FAB">
            <w:pPr>
              <w:pStyle w:val="TAL"/>
            </w:pPr>
          </w:p>
        </w:tc>
        <w:tc>
          <w:tcPr>
            <w:tcW w:w="1245" w:type="dxa"/>
          </w:tcPr>
          <w:p w14:paraId="5E6D25D2" w14:textId="77777777" w:rsidR="00705E1D" w:rsidRPr="00C25BC1" w:rsidRDefault="00705E1D" w:rsidP="00C47FAB">
            <w:pPr>
              <w:pStyle w:val="TAL"/>
            </w:pPr>
          </w:p>
        </w:tc>
      </w:tr>
    </w:tbl>
    <w:p w14:paraId="659EE984" w14:textId="77777777" w:rsidR="00705E1D" w:rsidRPr="00C25BC1" w:rsidRDefault="00705E1D" w:rsidP="00705E1D"/>
    <w:p w14:paraId="1C714D3D" w14:textId="77777777" w:rsidR="00705E1D" w:rsidRPr="00C25BC1" w:rsidRDefault="00705E1D" w:rsidP="00705E1D">
      <w:pPr>
        <w:pStyle w:val="TH"/>
        <w:rPr>
          <w:i/>
        </w:rPr>
      </w:pPr>
      <w:r w:rsidRPr="00C25BC1">
        <w:lastRenderedPageBreak/>
        <w:t>Table 8.2.2.8.2.3.3-8B: PDCP-Config-Split (Table 8.2.2.8.2.3.3-8A)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5E1D" w:rsidRPr="00C25BC1" w14:paraId="202593DC" w14:textId="77777777" w:rsidTr="00C47FAB">
        <w:tc>
          <w:tcPr>
            <w:tcW w:w="9747" w:type="dxa"/>
            <w:gridSpan w:val="4"/>
          </w:tcPr>
          <w:p w14:paraId="41ACE04C" w14:textId="77777777" w:rsidR="00705E1D" w:rsidRPr="00C25BC1" w:rsidRDefault="00705E1D" w:rsidP="00C47FAB">
            <w:pPr>
              <w:pStyle w:val="TAH"/>
              <w:jc w:val="left"/>
              <w:rPr>
                <w:b w:val="0"/>
              </w:rPr>
            </w:pPr>
            <w:r w:rsidRPr="00C25BC1">
              <w:rPr>
                <w:b w:val="0"/>
              </w:rPr>
              <w:t>Derivation Path: TS 38.508-1 [4], Table 4.6.3-99 with condition Split</w:t>
            </w:r>
          </w:p>
        </w:tc>
      </w:tr>
      <w:tr w:rsidR="00705E1D" w:rsidRPr="00C25BC1" w14:paraId="43D7B872" w14:textId="77777777" w:rsidTr="00C47FAB">
        <w:tc>
          <w:tcPr>
            <w:tcW w:w="4535" w:type="dxa"/>
          </w:tcPr>
          <w:p w14:paraId="5CA62700" w14:textId="77777777" w:rsidR="00705E1D" w:rsidRPr="00C25BC1" w:rsidRDefault="00705E1D" w:rsidP="00C47FAB">
            <w:pPr>
              <w:pStyle w:val="TAH"/>
            </w:pPr>
            <w:r w:rsidRPr="00C25BC1">
              <w:t>Information Element</w:t>
            </w:r>
          </w:p>
        </w:tc>
        <w:tc>
          <w:tcPr>
            <w:tcW w:w="2267" w:type="dxa"/>
          </w:tcPr>
          <w:p w14:paraId="6D332129" w14:textId="77777777" w:rsidR="00705E1D" w:rsidRPr="00C25BC1" w:rsidRDefault="00705E1D" w:rsidP="00C47FAB">
            <w:pPr>
              <w:pStyle w:val="TAH"/>
            </w:pPr>
            <w:r w:rsidRPr="00C25BC1">
              <w:t>Value/remark</w:t>
            </w:r>
          </w:p>
        </w:tc>
        <w:tc>
          <w:tcPr>
            <w:tcW w:w="1700" w:type="dxa"/>
          </w:tcPr>
          <w:p w14:paraId="5D8C0CE4" w14:textId="77777777" w:rsidR="00705E1D" w:rsidRPr="00C25BC1" w:rsidRDefault="00705E1D" w:rsidP="00C47FAB">
            <w:pPr>
              <w:pStyle w:val="TAH"/>
            </w:pPr>
            <w:r w:rsidRPr="00C25BC1">
              <w:t>Comment</w:t>
            </w:r>
          </w:p>
        </w:tc>
        <w:tc>
          <w:tcPr>
            <w:tcW w:w="1245" w:type="dxa"/>
          </w:tcPr>
          <w:p w14:paraId="60D76F5A" w14:textId="77777777" w:rsidR="00705E1D" w:rsidRPr="00C25BC1" w:rsidRDefault="00705E1D" w:rsidP="00C47FAB">
            <w:pPr>
              <w:pStyle w:val="TAH"/>
            </w:pPr>
            <w:r w:rsidRPr="00C25BC1">
              <w:t>Condition</w:t>
            </w:r>
          </w:p>
        </w:tc>
      </w:tr>
      <w:tr w:rsidR="00705E1D" w:rsidRPr="00C25BC1" w14:paraId="58208738" w14:textId="77777777" w:rsidTr="00C47FAB">
        <w:tc>
          <w:tcPr>
            <w:tcW w:w="4535" w:type="dxa"/>
          </w:tcPr>
          <w:p w14:paraId="45CBC4B5" w14:textId="77777777" w:rsidR="00705E1D" w:rsidRPr="00C25BC1" w:rsidRDefault="00705E1D" w:rsidP="00C47FAB">
            <w:pPr>
              <w:pStyle w:val="TAL"/>
            </w:pPr>
            <w:r w:rsidRPr="00C25BC1">
              <w:t xml:space="preserve">PDCP-Config ::= </w:t>
            </w:r>
            <w:r w:rsidRPr="00C25BC1">
              <w:rPr>
                <w:snapToGrid w:val="0"/>
              </w:rPr>
              <w:t xml:space="preserve">SEQUENCE </w:t>
            </w:r>
            <w:r w:rsidRPr="00C25BC1">
              <w:t>{</w:t>
            </w:r>
          </w:p>
        </w:tc>
        <w:tc>
          <w:tcPr>
            <w:tcW w:w="2267" w:type="dxa"/>
          </w:tcPr>
          <w:p w14:paraId="35461EAF" w14:textId="77777777" w:rsidR="00705E1D" w:rsidRPr="00C25BC1" w:rsidRDefault="00705E1D" w:rsidP="00C47FAB">
            <w:pPr>
              <w:pStyle w:val="TAL"/>
            </w:pPr>
          </w:p>
        </w:tc>
        <w:tc>
          <w:tcPr>
            <w:tcW w:w="1700" w:type="dxa"/>
          </w:tcPr>
          <w:p w14:paraId="5E13EBA0" w14:textId="77777777" w:rsidR="00705E1D" w:rsidRPr="00C25BC1" w:rsidRDefault="00705E1D" w:rsidP="00C47FAB">
            <w:pPr>
              <w:pStyle w:val="TAL"/>
            </w:pPr>
          </w:p>
        </w:tc>
        <w:tc>
          <w:tcPr>
            <w:tcW w:w="1245" w:type="dxa"/>
          </w:tcPr>
          <w:p w14:paraId="3D4340FA" w14:textId="77777777" w:rsidR="00705E1D" w:rsidRPr="00C25BC1" w:rsidRDefault="00705E1D" w:rsidP="00C47FAB">
            <w:pPr>
              <w:pStyle w:val="TAL"/>
            </w:pPr>
          </w:p>
        </w:tc>
      </w:tr>
      <w:tr w:rsidR="00705E1D" w:rsidRPr="00C25BC1" w14:paraId="658D7924" w14:textId="77777777" w:rsidTr="00C47FAB">
        <w:tc>
          <w:tcPr>
            <w:tcW w:w="4535" w:type="dxa"/>
          </w:tcPr>
          <w:p w14:paraId="72F0455C" w14:textId="77777777" w:rsidR="00705E1D" w:rsidRPr="00C25BC1" w:rsidRDefault="00705E1D" w:rsidP="00C47FAB">
            <w:pPr>
              <w:pStyle w:val="TAL"/>
            </w:pPr>
            <w:r w:rsidRPr="00C25BC1">
              <w:t xml:space="preserve">  moreThanOneRLC SEQUENCE {</w:t>
            </w:r>
          </w:p>
        </w:tc>
        <w:tc>
          <w:tcPr>
            <w:tcW w:w="2267" w:type="dxa"/>
          </w:tcPr>
          <w:p w14:paraId="06A1C858" w14:textId="77777777" w:rsidR="00705E1D" w:rsidRPr="00C25BC1" w:rsidRDefault="00705E1D" w:rsidP="00C47FAB">
            <w:pPr>
              <w:pStyle w:val="TAL"/>
            </w:pPr>
          </w:p>
        </w:tc>
        <w:tc>
          <w:tcPr>
            <w:tcW w:w="1700" w:type="dxa"/>
          </w:tcPr>
          <w:p w14:paraId="078F9D6E" w14:textId="77777777" w:rsidR="00705E1D" w:rsidRPr="00C25BC1" w:rsidRDefault="00705E1D" w:rsidP="00C47FAB">
            <w:pPr>
              <w:pStyle w:val="TAL"/>
            </w:pPr>
          </w:p>
        </w:tc>
        <w:tc>
          <w:tcPr>
            <w:tcW w:w="1245" w:type="dxa"/>
          </w:tcPr>
          <w:p w14:paraId="2B97470D" w14:textId="77777777" w:rsidR="00705E1D" w:rsidRPr="00C25BC1" w:rsidRDefault="00705E1D" w:rsidP="00C47FAB">
            <w:pPr>
              <w:pStyle w:val="TAL"/>
            </w:pPr>
          </w:p>
        </w:tc>
      </w:tr>
      <w:tr w:rsidR="00705E1D" w:rsidRPr="00C25BC1" w14:paraId="0CB75332" w14:textId="77777777" w:rsidTr="00C47FAB">
        <w:tc>
          <w:tcPr>
            <w:tcW w:w="4535" w:type="dxa"/>
          </w:tcPr>
          <w:p w14:paraId="7F6D357D" w14:textId="77777777" w:rsidR="00705E1D" w:rsidRPr="00C25BC1" w:rsidRDefault="00705E1D" w:rsidP="00C47FAB">
            <w:pPr>
              <w:pStyle w:val="TAL"/>
            </w:pPr>
            <w:r w:rsidRPr="00C25BC1">
              <w:t xml:space="preserve">    primaryPath SEQUENCE {</w:t>
            </w:r>
          </w:p>
        </w:tc>
        <w:tc>
          <w:tcPr>
            <w:tcW w:w="2267" w:type="dxa"/>
          </w:tcPr>
          <w:p w14:paraId="1BA9ED54" w14:textId="77777777" w:rsidR="00705E1D" w:rsidRPr="00C25BC1" w:rsidRDefault="00705E1D" w:rsidP="00C47FAB">
            <w:pPr>
              <w:pStyle w:val="TAL"/>
            </w:pPr>
          </w:p>
        </w:tc>
        <w:tc>
          <w:tcPr>
            <w:tcW w:w="1700" w:type="dxa"/>
          </w:tcPr>
          <w:p w14:paraId="61027F2A" w14:textId="77777777" w:rsidR="00705E1D" w:rsidRPr="00C25BC1" w:rsidRDefault="00705E1D" w:rsidP="00C47FAB">
            <w:pPr>
              <w:pStyle w:val="TAL"/>
            </w:pPr>
          </w:p>
        </w:tc>
        <w:tc>
          <w:tcPr>
            <w:tcW w:w="1245" w:type="dxa"/>
          </w:tcPr>
          <w:p w14:paraId="37D54B52" w14:textId="77777777" w:rsidR="00705E1D" w:rsidRPr="00C25BC1" w:rsidRDefault="00705E1D" w:rsidP="00C47FAB">
            <w:pPr>
              <w:pStyle w:val="TAL"/>
            </w:pPr>
          </w:p>
        </w:tc>
      </w:tr>
      <w:tr w:rsidR="00705E1D" w:rsidRPr="00C25BC1" w14:paraId="65FB1338" w14:textId="77777777" w:rsidTr="00C47FAB">
        <w:tc>
          <w:tcPr>
            <w:tcW w:w="4535" w:type="dxa"/>
          </w:tcPr>
          <w:p w14:paraId="6FFF66CC" w14:textId="77777777" w:rsidR="00705E1D" w:rsidRPr="00C25BC1" w:rsidRDefault="00705E1D" w:rsidP="00C47FAB">
            <w:pPr>
              <w:pStyle w:val="TAL"/>
            </w:pPr>
            <w:r w:rsidRPr="00C25BC1">
              <w:t xml:space="preserve">      cellGroup</w:t>
            </w:r>
          </w:p>
        </w:tc>
        <w:tc>
          <w:tcPr>
            <w:tcW w:w="2267" w:type="dxa"/>
          </w:tcPr>
          <w:p w14:paraId="3417A4CF" w14:textId="77777777" w:rsidR="00705E1D" w:rsidRPr="00C25BC1" w:rsidRDefault="00705E1D" w:rsidP="00C47FAB">
            <w:pPr>
              <w:pStyle w:val="TAL"/>
            </w:pPr>
            <w:r w:rsidRPr="00C25BC1">
              <w:t>1</w:t>
            </w:r>
          </w:p>
        </w:tc>
        <w:tc>
          <w:tcPr>
            <w:tcW w:w="1700" w:type="dxa"/>
          </w:tcPr>
          <w:p w14:paraId="0A1A670E" w14:textId="77777777" w:rsidR="00705E1D" w:rsidRPr="00C25BC1" w:rsidRDefault="00705E1D" w:rsidP="00C47FAB">
            <w:pPr>
              <w:pStyle w:val="TAL"/>
            </w:pPr>
          </w:p>
        </w:tc>
        <w:tc>
          <w:tcPr>
            <w:tcW w:w="1245" w:type="dxa"/>
          </w:tcPr>
          <w:p w14:paraId="31F02CFF" w14:textId="77777777" w:rsidR="00705E1D" w:rsidRPr="00C25BC1" w:rsidRDefault="00705E1D" w:rsidP="00C47FAB">
            <w:pPr>
              <w:pStyle w:val="TAL"/>
            </w:pPr>
          </w:p>
        </w:tc>
      </w:tr>
      <w:tr w:rsidR="00705E1D" w:rsidRPr="00C25BC1" w14:paraId="7B16096B" w14:textId="77777777" w:rsidTr="00C47FAB">
        <w:tc>
          <w:tcPr>
            <w:tcW w:w="4535" w:type="dxa"/>
            <w:tcBorders>
              <w:top w:val="single" w:sz="4" w:space="0" w:color="auto"/>
            </w:tcBorders>
          </w:tcPr>
          <w:p w14:paraId="6C1D2A5A" w14:textId="77777777" w:rsidR="00705E1D" w:rsidRPr="00C25BC1" w:rsidRDefault="00705E1D" w:rsidP="00C47FAB">
            <w:pPr>
              <w:pStyle w:val="TAL"/>
            </w:pPr>
            <w:r w:rsidRPr="00C25BC1">
              <w:t xml:space="preserve">      logicalChannel</w:t>
            </w:r>
          </w:p>
        </w:tc>
        <w:tc>
          <w:tcPr>
            <w:tcW w:w="2267" w:type="dxa"/>
          </w:tcPr>
          <w:p w14:paraId="35EEA4D3" w14:textId="77777777" w:rsidR="00705E1D" w:rsidRPr="00C25BC1" w:rsidRDefault="00705E1D" w:rsidP="00C47FAB">
            <w:pPr>
              <w:pStyle w:val="TAL"/>
            </w:pPr>
            <w:r w:rsidRPr="00C25BC1">
              <w:t>LogicalChannelIdentity</w:t>
            </w:r>
          </w:p>
        </w:tc>
        <w:tc>
          <w:tcPr>
            <w:tcW w:w="1700" w:type="dxa"/>
          </w:tcPr>
          <w:p w14:paraId="1F35FC4F" w14:textId="77777777" w:rsidR="00705E1D" w:rsidRPr="00C25BC1" w:rsidRDefault="00705E1D" w:rsidP="00C47FAB">
            <w:pPr>
              <w:pStyle w:val="TAL"/>
            </w:pPr>
          </w:p>
        </w:tc>
        <w:tc>
          <w:tcPr>
            <w:tcW w:w="1245" w:type="dxa"/>
          </w:tcPr>
          <w:p w14:paraId="751D2B60" w14:textId="77777777" w:rsidR="00705E1D" w:rsidRPr="00C25BC1" w:rsidRDefault="00705E1D" w:rsidP="00C47FAB">
            <w:pPr>
              <w:pStyle w:val="TAL"/>
            </w:pPr>
          </w:p>
        </w:tc>
      </w:tr>
      <w:tr w:rsidR="00705E1D" w:rsidRPr="00C25BC1" w14:paraId="38ED55ED" w14:textId="77777777" w:rsidTr="00C47FAB">
        <w:tc>
          <w:tcPr>
            <w:tcW w:w="4535" w:type="dxa"/>
          </w:tcPr>
          <w:p w14:paraId="17743E57" w14:textId="77777777" w:rsidR="00705E1D" w:rsidRPr="00C25BC1" w:rsidRDefault="00705E1D" w:rsidP="00C47FAB">
            <w:pPr>
              <w:pStyle w:val="TAL"/>
            </w:pPr>
            <w:r w:rsidRPr="00C25BC1">
              <w:t xml:space="preserve">    }</w:t>
            </w:r>
          </w:p>
        </w:tc>
        <w:tc>
          <w:tcPr>
            <w:tcW w:w="2267" w:type="dxa"/>
          </w:tcPr>
          <w:p w14:paraId="61885BCE" w14:textId="77777777" w:rsidR="00705E1D" w:rsidRPr="00C25BC1" w:rsidRDefault="00705E1D" w:rsidP="00C47FAB">
            <w:pPr>
              <w:pStyle w:val="TAL"/>
            </w:pPr>
          </w:p>
        </w:tc>
        <w:tc>
          <w:tcPr>
            <w:tcW w:w="1700" w:type="dxa"/>
          </w:tcPr>
          <w:p w14:paraId="4736E3A0" w14:textId="77777777" w:rsidR="00705E1D" w:rsidRPr="00C25BC1" w:rsidRDefault="00705E1D" w:rsidP="00C47FAB">
            <w:pPr>
              <w:pStyle w:val="TAL"/>
            </w:pPr>
          </w:p>
        </w:tc>
        <w:tc>
          <w:tcPr>
            <w:tcW w:w="1245" w:type="dxa"/>
          </w:tcPr>
          <w:p w14:paraId="1FC73949" w14:textId="77777777" w:rsidR="00705E1D" w:rsidRPr="00C25BC1" w:rsidRDefault="00705E1D" w:rsidP="00C47FAB">
            <w:pPr>
              <w:pStyle w:val="TAL"/>
            </w:pPr>
          </w:p>
        </w:tc>
      </w:tr>
      <w:tr w:rsidR="00705E1D" w:rsidRPr="00C25BC1" w14:paraId="0266C5CA" w14:textId="77777777" w:rsidTr="00C47FAB">
        <w:tc>
          <w:tcPr>
            <w:tcW w:w="4535" w:type="dxa"/>
            <w:tcBorders>
              <w:top w:val="single" w:sz="4" w:space="0" w:color="auto"/>
            </w:tcBorders>
          </w:tcPr>
          <w:p w14:paraId="0406259D" w14:textId="77777777" w:rsidR="00705E1D" w:rsidRPr="00C25BC1" w:rsidRDefault="00705E1D" w:rsidP="00C47FAB">
            <w:pPr>
              <w:pStyle w:val="TAL"/>
            </w:pPr>
            <w:r w:rsidRPr="00C25BC1">
              <w:t xml:space="preserve">  }</w:t>
            </w:r>
          </w:p>
        </w:tc>
        <w:tc>
          <w:tcPr>
            <w:tcW w:w="2267" w:type="dxa"/>
          </w:tcPr>
          <w:p w14:paraId="7ADDBA91" w14:textId="77777777" w:rsidR="00705E1D" w:rsidRPr="00C25BC1" w:rsidRDefault="00705E1D" w:rsidP="00C47FAB">
            <w:pPr>
              <w:pStyle w:val="TAL"/>
            </w:pPr>
          </w:p>
        </w:tc>
        <w:tc>
          <w:tcPr>
            <w:tcW w:w="1700" w:type="dxa"/>
          </w:tcPr>
          <w:p w14:paraId="274B5845" w14:textId="77777777" w:rsidR="00705E1D" w:rsidRPr="00C25BC1" w:rsidRDefault="00705E1D" w:rsidP="00C47FAB">
            <w:pPr>
              <w:pStyle w:val="TAL"/>
            </w:pPr>
          </w:p>
        </w:tc>
        <w:tc>
          <w:tcPr>
            <w:tcW w:w="1245" w:type="dxa"/>
          </w:tcPr>
          <w:p w14:paraId="108611D5" w14:textId="77777777" w:rsidR="00705E1D" w:rsidRPr="00C25BC1" w:rsidRDefault="00705E1D" w:rsidP="00C47FAB">
            <w:pPr>
              <w:pStyle w:val="TAL"/>
            </w:pPr>
          </w:p>
        </w:tc>
      </w:tr>
      <w:tr w:rsidR="00705E1D" w:rsidRPr="00C25BC1" w14:paraId="142B53D7" w14:textId="77777777" w:rsidTr="00C47FAB">
        <w:tc>
          <w:tcPr>
            <w:tcW w:w="4535" w:type="dxa"/>
          </w:tcPr>
          <w:p w14:paraId="3BBE8CB5" w14:textId="77777777" w:rsidR="00705E1D" w:rsidRPr="00C25BC1" w:rsidRDefault="00705E1D" w:rsidP="00C47FAB">
            <w:pPr>
              <w:pStyle w:val="TAL"/>
            </w:pPr>
            <w:r w:rsidRPr="00C25BC1">
              <w:t>}</w:t>
            </w:r>
          </w:p>
        </w:tc>
        <w:tc>
          <w:tcPr>
            <w:tcW w:w="2267" w:type="dxa"/>
          </w:tcPr>
          <w:p w14:paraId="1828C9AF" w14:textId="77777777" w:rsidR="00705E1D" w:rsidRPr="00C25BC1" w:rsidRDefault="00705E1D" w:rsidP="00C47FAB">
            <w:pPr>
              <w:pStyle w:val="TAL"/>
            </w:pPr>
          </w:p>
        </w:tc>
        <w:tc>
          <w:tcPr>
            <w:tcW w:w="1700" w:type="dxa"/>
          </w:tcPr>
          <w:p w14:paraId="6FCE0574" w14:textId="77777777" w:rsidR="00705E1D" w:rsidRPr="00C25BC1" w:rsidRDefault="00705E1D" w:rsidP="00C47FAB">
            <w:pPr>
              <w:pStyle w:val="TAL"/>
            </w:pPr>
          </w:p>
        </w:tc>
        <w:tc>
          <w:tcPr>
            <w:tcW w:w="1245" w:type="dxa"/>
          </w:tcPr>
          <w:p w14:paraId="4DB42CE6" w14:textId="77777777" w:rsidR="00705E1D" w:rsidRPr="00C25BC1" w:rsidRDefault="00705E1D" w:rsidP="00C47FAB">
            <w:pPr>
              <w:pStyle w:val="TAL"/>
            </w:pPr>
          </w:p>
        </w:tc>
      </w:tr>
    </w:tbl>
    <w:p w14:paraId="5D3C223D" w14:textId="77777777" w:rsidR="00705E1D" w:rsidRPr="00C25BC1" w:rsidRDefault="00705E1D" w:rsidP="00705E1D"/>
    <w:p w14:paraId="66FA74C5" w14:textId="77777777" w:rsidR="00705E1D" w:rsidRPr="00C25BC1" w:rsidRDefault="00705E1D" w:rsidP="00705E1D">
      <w:pPr>
        <w:pStyle w:val="TH"/>
      </w:pPr>
      <w:r w:rsidRPr="00C25BC1">
        <w:t>Table 8.2.2.8.2.3.3-9: CellGroupConfig-MCG (Table 8.2.2.8.2.3.3-8)</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705E1D" w:rsidRPr="00C25BC1" w14:paraId="14FA7AE4" w14:textId="77777777" w:rsidTr="00C47FA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15E9803" w14:textId="77777777" w:rsidR="00705E1D" w:rsidRPr="00C25BC1" w:rsidRDefault="00705E1D" w:rsidP="00C47FAB">
            <w:pPr>
              <w:pStyle w:val="TAL"/>
            </w:pPr>
            <w:r w:rsidRPr="00C25BC1">
              <w:t>Derivation Path: TS 38.508-1, table 4.6.3-19 with condition PCell_Change</w:t>
            </w:r>
          </w:p>
        </w:tc>
      </w:tr>
      <w:tr w:rsidR="00705E1D" w:rsidRPr="00C25BC1" w14:paraId="2524C7F4"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94176" w14:textId="77777777" w:rsidR="00705E1D" w:rsidRPr="00C25BC1" w:rsidRDefault="00705E1D" w:rsidP="00C47FAB">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13464" w14:textId="77777777" w:rsidR="00705E1D" w:rsidRPr="00C25BC1" w:rsidRDefault="00705E1D" w:rsidP="00C47FAB">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3C913" w14:textId="77777777" w:rsidR="00705E1D" w:rsidRPr="00C25BC1" w:rsidRDefault="00705E1D"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5DB8E" w14:textId="77777777" w:rsidR="00705E1D" w:rsidRPr="00C25BC1" w:rsidRDefault="00705E1D" w:rsidP="00C47FAB">
            <w:pPr>
              <w:pStyle w:val="TAH"/>
            </w:pPr>
            <w:r w:rsidRPr="00C25BC1">
              <w:t>Condition</w:t>
            </w:r>
          </w:p>
        </w:tc>
      </w:tr>
      <w:tr w:rsidR="00705E1D" w:rsidRPr="00C25BC1" w14:paraId="1D083DE9"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7AEBD" w14:textId="77777777" w:rsidR="00705E1D" w:rsidRPr="00C25BC1" w:rsidRDefault="00705E1D" w:rsidP="00C47FAB">
            <w:pPr>
              <w:pStyle w:val="TAL"/>
            </w:pPr>
            <w:r w:rsidRPr="00C25BC1">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74CFF"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19F4A"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8ACC1" w14:textId="77777777" w:rsidR="00705E1D" w:rsidRPr="00C25BC1" w:rsidRDefault="00705E1D" w:rsidP="00C47FAB">
            <w:pPr>
              <w:pStyle w:val="TAL"/>
            </w:pPr>
          </w:p>
        </w:tc>
      </w:tr>
      <w:tr w:rsidR="00705E1D" w:rsidRPr="00C25BC1" w14:paraId="50BBD6C3"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BC64B" w14:textId="77777777" w:rsidR="00705E1D" w:rsidRPr="00C25BC1" w:rsidRDefault="00705E1D" w:rsidP="00C47FAB">
            <w:pPr>
              <w:pStyle w:val="TAL"/>
            </w:pPr>
            <w:r w:rsidRPr="00C25BC1">
              <w:t xml:space="preserve">  rlc-BearerToAddModList SEQUENCE (SIZE(1..maxLC-ID)) OF RLC-BearerConfig</w:t>
            </w:r>
            <w:r w:rsidRPr="00C25BC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3235B"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03A6A"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DE520" w14:textId="77777777" w:rsidR="00705E1D" w:rsidRPr="00C25BC1" w:rsidRDefault="00705E1D" w:rsidP="00C47FAB">
            <w:pPr>
              <w:pStyle w:val="TAL"/>
            </w:pPr>
          </w:p>
        </w:tc>
      </w:tr>
      <w:tr w:rsidR="00705E1D" w:rsidRPr="00C25BC1" w14:paraId="2A3BF0CD" w14:textId="77777777" w:rsidTr="00C47FAB">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12AE462" w14:textId="77777777" w:rsidR="00705E1D" w:rsidRPr="00C25BC1" w:rsidRDefault="00705E1D" w:rsidP="00C47FAB">
            <w:pPr>
              <w:pStyle w:val="TAL"/>
            </w:pPr>
            <w:r w:rsidRPr="00C25BC1">
              <w:t xml:space="preserve">    RLC-BearerConfig[1]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872DE" w14:textId="77777777" w:rsidR="00705E1D" w:rsidRPr="00C25BC1" w:rsidRDefault="00705E1D" w:rsidP="00C47FAB">
            <w:pPr>
              <w:pStyle w:val="TAL"/>
            </w:pPr>
            <w:r w:rsidRPr="00C25BC1">
              <w:t xml:space="preserve">RLC-BearerConfig as per TS 38.508-1[4] Table 4.6.3-148: </w:t>
            </w:r>
            <w:r w:rsidRPr="00C25BC1">
              <w:rPr>
                <w:i/>
              </w:rPr>
              <w:t>RLC-BearerConfig</w:t>
            </w:r>
            <w:r w:rsidRPr="00C25BC1">
              <w:t xml:space="preserve"> with conditions SRB1, SRB2, DRBm, DRBn and Re-establish_RLC</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BA4BD" w14:textId="77777777" w:rsidR="00705E1D" w:rsidRPr="00C25BC1" w:rsidRDefault="00705E1D" w:rsidP="00C47FAB">
            <w:pPr>
              <w:pStyle w:val="TAL"/>
            </w:pPr>
            <w:r w:rsidRPr="00C25BC1">
              <w:t>DRBm is DRB(s) on MCG and DRBn is DRB on SCG are allocated according to internal TTCN mapping.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BA453" w14:textId="77777777" w:rsidR="00705E1D" w:rsidRPr="00C25BC1" w:rsidRDefault="00705E1D" w:rsidP="00C47FAB">
            <w:pPr>
              <w:pStyle w:val="TAL"/>
            </w:pPr>
          </w:p>
        </w:tc>
      </w:tr>
      <w:tr w:rsidR="00705E1D" w:rsidRPr="00C25BC1" w14:paraId="4AB69AAB"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1AA7C" w14:textId="77777777" w:rsidR="00705E1D" w:rsidRPr="00C25BC1" w:rsidRDefault="00705E1D"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631DC"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3A476"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8E6AF" w14:textId="77777777" w:rsidR="00705E1D" w:rsidRPr="00C25BC1" w:rsidRDefault="00705E1D" w:rsidP="00C47FAB">
            <w:pPr>
              <w:pStyle w:val="TAL"/>
            </w:pPr>
          </w:p>
        </w:tc>
      </w:tr>
      <w:tr w:rsidR="00705E1D" w:rsidRPr="00C25BC1" w14:paraId="5311B68F"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87CD1" w14:textId="77777777" w:rsidR="00705E1D" w:rsidRPr="00C25BC1" w:rsidRDefault="00705E1D" w:rsidP="00C47FAB">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950F2"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3006C"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40508" w14:textId="77777777" w:rsidR="00705E1D" w:rsidRPr="00C25BC1" w:rsidRDefault="00705E1D" w:rsidP="00C47FAB">
            <w:pPr>
              <w:pStyle w:val="TAL"/>
            </w:pPr>
          </w:p>
        </w:tc>
      </w:tr>
    </w:tbl>
    <w:p w14:paraId="69955DB2" w14:textId="77777777" w:rsidR="00705E1D" w:rsidRPr="00C25BC1" w:rsidRDefault="00705E1D" w:rsidP="00705E1D"/>
    <w:p w14:paraId="22385606" w14:textId="77777777" w:rsidR="00705E1D" w:rsidRPr="00C25BC1" w:rsidRDefault="00705E1D" w:rsidP="00705E1D">
      <w:pPr>
        <w:pStyle w:val="TH"/>
      </w:pPr>
      <w:r w:rsidRPr="00C25BC1">
        <w:t>Table 8.2.2.8.2.3.3-10: RRCReconfiguration-SCG</w:t>
      </w:r>
      <w:r w:rsidRPr="00C25BC1">
        <w:rPr>
          <w:i/>
        </w:rPr>
        <w:t xml:space="preserve"> </w:t>
      </w:r>
      <w:r w:rsidRPr="00C25BC1">
        <w:t>(Table 8.2.2.8.2.3.3-8)</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05E1D" w:rsidRPr="00C25BC1" w14:paraId="16EA32A6" w14:textId="77777777" w:rsidTr="00C47FAB">
        <w:tc>
          <w:tcPr>
            <w:tcW w:w="9750" w:type="dxa"/>
            <w:gridSpan w:val="4"/>
            <w:tcBorders>
              <w:top w:val="single" w:sz="4" w:space="0" w:color="auto"/>
              <w:left w:val="single" w:sz="4" w:space="0" w:color="auto"/>
              <w:bottom w:val="single" w:sz="4" w:space="0" w:color="auto"/>
              <w:right w:val="single" w:sz="4" w:space="0" w:color="auto"/>
            </w:tcBorders>
            <w:hideMark/>
          </w:tcPr>
          <w:p w14:paraId="6648EE48" w14:textId="77777777" w:rsidR="00705E1D" w:rsidRPr="00C25BC1" w:rsidRDefault="00705E1D" w:rsidP="00C47FAB">
            <w:pPr>
              <w:pStyle w:val="TAL"/>
            </w:pPr>
            <w:r w:rsidRPr="00C25BC1">
              <w:t>Derivation Path: TS 38.508-1 [4], Table 4.6.1-13</w:t>
            </w:r>
          </w:p>
        </w:tc>
      </w:tr>
      <w:tr w:rsidR="00705E1D" w:rsidRPr="00C25BC1" w14:paraId="74EB464C"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31A5D2C3" w14:textId="77777777" w:rsidR="00705E1D" w:rsidRPr="00C25BC1" w:rsidRDefault="00705E1D" w:rsidP="00C47FAB">
            <w:pPr>
              <w:pStyle w:val="TAH"/>
            </w:pPr>
            <w:r w:rsidRPr="00C25BC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1934F1E" w14:textId="77777777" w:rsidR="00705E1D" w:rsidRPr="00C25BC1" w:rsidRDefault="00705E1D" w:rsidP="00C47FAB">
            <w:pPr>
              <w:pStyle w:val="TAH"/>
            </w:pPr>
            <w:r w:rsidRPr="00C25BC1">
              <w:t>Value/remark</w:t>
            </w:r>
          </w:p>
        </w:tc>
        <w:tc>
          <w:tcPr>
            <w:tcW w:w="1701" w:type="dxa"/>
            <w:tcBorders>
              <w:top w:val="single" w:sz="4" w:space="0" w:color="auto"/>
              <w:left w:val="single" w:sz="4" w:space="0" w:color="auto"/>
              <w:bottom w:val="single" w:sz="4" w:space="0" w:color="auto"/>
              <w:right w:val="single" w:sz="4" w:space="0" w:color="auto"/>
            </w:tcBorders>
            <w:hideMark/>
          </w:tcPr>
          <w:p w14:paraId="4B4F084A" w14:textId="77777777" w:rsidR="00705E1D" w:rsidRPr="00C25BC1" w:rsidRDefault="00705E1D"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hideMark/>
          </w:tcPr>
          <w:p w14:paraId="31FDE948" w14:textId="77777777" w:rsidR="00705E1D" w:rsidRPr="00C25BC1" w:rsidRDefault="00705E1D" w:rsidP="00C47FAB">
            <w:pPr>
              <w:pStyle w:val="TAH"/>
            </w:pPr>
            <w:r w:rsidRPr="00C25BC1">
              <w:t>Condition</w:t>
            </w:r>
          </w:p>
        </w:tc>
      </w:tr>
      <w:tr w:rsidR="00705E1D" w:rsidRPr="00C25BC1" w14:paraId="1B0AD111"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00F4B4F8" w14:textId="77777777" w:rsidR="00705E1D" w:rsidRPr="00C25BC1" w:rsidRDefault="00705E1D" w:rsidP="00C47FAB">
            <w:pPr>
              <w:pStyle w:val="TAH"/>
              <w:jc w:val="left"/>
            </w:pPr>
            <w:r w:rsidRPr="00C25BC1">
              <w:rPr>
                <w:b w:val="0"/>
              </w:rPr>
              <w:t>RRCReconfiguration ::= SEQUENCE {</w:t>
            </w:r>
          </w:p>
        </w:tc>
        <w:tc>
          <w:tcPr>
            <w:tcW w:w="2268" w:type="dxa"/>
            <w:tcBorders>
              <w:top w:val="single" w:sz="4" w:space="0" w:color="auto"/>
              <w:left w:val="single" w:sz="4" w:space="0" w:color="auto"/>
              <w:bottom w:val="single" w:sz="4" w:space="0" w:color="auto"/>
              <w:right w:val="single" w:sz="4" w:space="0" w:color="auto"/>
            </w:tcBorders>
          </w:tcPr>
          <w:p w14:paraId="46CF3C2D" w14:textId="77777777" w:rsidR="00705E1D" w:rsidRPr="00C25BC1" w:rsidRDefault="00705E1D" w:rsidP="00C47FAB">
            <w:pPr>
              <w:pStyle w:val="TAH"/>
            </w:pPr>
          </w:p>
        </w:tc>
        <w:tc>
          <w:tcPr>
            <w:tcW w:w="1701" w:type="dxa"/>
            <w:tcBorders>
              <w:top w:val="single" w:sz="4" w:space="0" w:color="auto"/>
              <w:left w:val="single" w:sz="4" w:space="0" w:color="auto"/>
              <w:bottom w:val="single" w:sz="4" w:space="0" w:color="auto"/>
              <w:right w:val="single" w:sz="4" w:space="0" w:color="auto"/>
            </w:tcBorders>
          </w:tcPr>
          <w:p w14:paraId="17445907" w14:textId="77777777" w:rsidR="00705E1D" w:rsidRPr="00C25BC1" w:rsidRDefault="00705E1D" w:rsidP="00C47FAB">
            <w:pPr>
              <w:pStyle w:val="TAH"/>
            </w:pPr>
          </w:p>
        </w:tc>
        <w:tc>
          <w:tcPr>
            <w:tcW w:w="1245" w:type="dxa"/>
            <w:tcBorders>
              <w:top w:val="single" w:sz="4" w:space="0" w:color="auto"/>
              <w:left w:val="single" w:sz="4" w:space="0" w:color="auto"/>
              <w:bottom w:val="single" w:sz="4" w:space="0" w:color="auto"/>
              <w:right w:val="single" w:sz="4" w:space="0" w:color="auto"/>
            </w:tcBorders>
          </w:tcPr>
          <w:p w14:paraId="341815D8" w14:textId="77777777" w:rsidR="00705E1D" w:rsidRPr="00C25BC1" w:rsidRDefault="00705E1D" w:rsidP="00C47FAB">
            <w:pPr>
              <w:pStyle w:val="TAH"/>
            </w:pPr>
          </w:p>
        </w:tc>
      </w:tr>
      <w:tr w:rsidR="00705E1D" w:rsidRPr="00C25BC1" w14:paraId="04BE6770"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09034B9A" w14:textId="77777777" w:rsidR="00705E1D" w:rsidRPr="00C25BC1" w:rsidRDefault="00705E1D" w:rsidP="00C47FAB">
            <w:pPr>
              <w:pStyle w:val="TAL"/>
            </w:pPr>
            <w:r w:rsidRPr="00C25BC1">
              <w:t xml:space="preserve">  secondaryCellGroup</w:t>
            </w:r>
          </w:p>
        </w:tc>
        <w:tc>
          <w:tcPr>
            <w:tcW w:w="2268" w:type="dxa"/>
            <w:tcBorders>
              <w:top w:val="single" w:sz="4" w:space="0" w:color="auto"/>
              <w:left w:val="single" w:sz="4" w:space="0" w:color="auto"/>
              <w:bottom w:val="single" w:sz="4" w:space="0" w:color="auto"/>
              <w:right w:val="single" w:sz="4" w:space="0" w:color="auto"/>
            </w:tcBorders>
            <w:hideMark/>
          </w:tcPr>
          <w:p w14:paraId="5E77FEED" w14:textId="77777777" w:rsidR="00705E1D" w:rsidRPr="00C25BC1" w:rsidRDefault="00705E1D" w:rsidP="00C47FAB">
            <w:pPr>
              <w:pStyle w:val="TAL"/>
            </w:pPr>
            <w:r w:rsidRPr="00C25BC1">
              <w:t>CellGroupConfig</w:t>
            </w:r>
          </w:p>
        </w:tc>
        <w:tc>
          <w:tcPr>
            <w:tcW w:w="1701" w:type="dxa"/>
            <w:tcBorders>
              <w:top w:val="single" w:sz="4" w:space="0" w:color="auto"/>
              <w:left w:val="single" w:sz="4" w:space="0" w:color="auto"/>
              <w:bottom w:val="single" w:sz="4" w:space="0" w:color="auto"/>
              <w:right w:val="single" w:sz="4" w:space="0" w:color="auto"/>
            </w:tcBorders>
          </w:tcPr>
          <w:p w14:paraId="3C7BBBD7"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71E1F69A" w14:textId="77777777" w:rsidR="00705E1D" w:rsidRPr="00C25BC1" w:rsidRDefault="00705E1D" w:rsidP="00C47FAB">
            <w:pPr>
              <w:pStyle w:val="TAL"/>
            </w:pPr>
          </w:p>
        </w:tc>
      </w:tr>
      <w:tr w:rsidR="00705E1D" w:rsidRPr="00C25BC1" w14:paraId="68370A6F"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1792DFF9" w14:textId="77777777" w:rsidR="00705E1D" w:rsidRPr="00C25BC1" w:rsidRDefault="00705E1D" w:rsidP="00C47FAB">
            <w:pPr>
              <w:pStyle w:val="TAL"/>
            </w:pPr>
            <w:r w:rsidRPr="00C25BC1">
              <w:t>}</w:t>
            </w:r>
          </w:p>
        </w:tc>
        <w:tc>
          <w:tcPr>
            <w:tcW w:w="2268" w:type="dxa"/>
            <w:tcBorders>
              <w:top w:val="single" w:sz="4" w:space="0" w:color="auto"/>
              <w:left w:val="single" w:sz="4" w:space="0" w:color="auto"/>
              <w:bottom w:val="single" w:sz="4" w:space="0" w:color="auto"/>
              <w:right w:val="single" w:sz="4" w:space="0" w:color="auto"/>
            </w:tcBorders>
          </w:tcPr>
          <w:p w14:paraId="78A71458"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3CC45959"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53A47C07" w14:textId="77777777" w:rsidR="00705E1D" w:rsidRPr="00C25BC1" w:rsidRDefault="00705E1D" w:rsidP="00C47FAB">
            <w:pPr>
              <w:pStyle w:val="TAL"/>
            </w:pPr>
          </w:p>
        </w:tc>
      </w:tr>
    </w:tbl>
    <w:p w14:paraId="229821C3" w14:textId="77777777" w:rsidR="00705E1D" w:rsidRPr="00C25BC1" w:rsidRDefault="00705E1D" w:rsidP="00705E1D"/>
    <w:p w14:paraId="4153FCB9" w14:textId="77777777" w:rsidR="00705E1D" w:rsidRPr="00C25BC1" w:rsidRDefault="00705E1D" w:rsidP="00705E1D">
      <w:pPr>
        <w:pStyle w:val="TH"/>
      </w:pPr>
      <w:r w:rsidRPr="00C25BC1">
        <w:t>Table 8.2.2.8.2.3.3-11: CellGroupConfig (Table 8.2.2.8.2.3.3-10)</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705E1D" w:rsidRPr="00C25BC1" w14:paraId="4DA3AC27" w14:textId="77777777" w:rsidTr="00C47FA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E13189A" w14:textId="77777777" w:rsidR="00705E1D" w:rsidRPr="00C25BC1" w:rsidRDefault="00705E1D" w:rsidP="00C47FAB">
            <w:pPr>
              <w:pStyle w:val="TAL"/>
            </w:pPr>
            <w:r w:rsidRPr="00C25BC1">
              <w:t>Derivation Path: TS 38.508-1, table 4.6.1-3 with condition NR-DC_SCG</w:t>
            </w:r>
          </w:p>
        </w:tc>
      </w:tr>
      <w:tr w:rsidR="00705E1D" w:rsidRPr="00C25BC1" w14:paraId="2D2E4323"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036B4" w14:textId="77777777" w:rsidR="00705E1D" w:rsidRPr="00C25BC1" w:rsidRDefault="00705E1D" w:rsidP="00C47FAB">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F4565" w14:textId="77777777" w:rsidR="00705E1D" w:rsidRPr="00C25BC1" w:rsidRDefault="00705E1D" w:rsidP="00C47FAB">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621C2" w14:textId="77777777" w:rsidR="00705E1D" w:rsidRPr="00C25BC1" w:rsidRDefault="00705E1D"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A092A" w14:textId="77777777" w:rsidR="00705E1D" w:rsidRPr="00C25BC1" w:rsidRDefault="00705E1D" w:rsidP="00C47FAB">
            <w:pPr>
              <w:pStyle w:val="TAH"/>
            </w:pPr>
            <w:r w:rsidRPr="00C25BC1">
              <w:t>Condition</w:t>
            </w:r>
          </w:p>
        </w:tc>
      </w:tr>
      <w:tr w:rsidR="00705E1D" w:rsidRPr="00C25BC1" w14:paraId="2D84A2CD"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25600" w14:textId="77777777" w:rsidR="00705E1D" w:rsidRPr="00C25BC1" w:rsidRDefault="00705E1D" w:rsidP="00C47FAB">
            <w:pPr>
              <w:pStyle w:val="TAL"/>
            </w:pPr>
            <w:r w:rsidRPr="00C25BC1">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A385C"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0ECA6"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3843B" w14:textId="77777777" w:rsidR="00705E1D" w:rsidRPr="00C25BC1" w:rsidRDefault="00705E1D" w:rsidP="00C47FAB">
            <w:pPr>
              <w:pStyle w:val="TAL"/>
            </w:pPr>
          </w:p>
        </w:tc>
      </w:tr>
      <w:tr w:rsidR="00705E1D" w:rsidRPr="00C25BC1" w14:paraId="30F09ED8"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6645E" w14:textId="77777777" w:rsidR="00705E1D" w:rsidRPr="00C25BC1" w:rsidRDefault="00705E1D" w:rsidP="00C47FAB">
            <w:pPr>
              <w:pStyle w:val="TAL"/>
            </w:pPr>
            <w:r w:rsidRPr="00C25BC1">
              <w:t xml:space="preserve">  rlc-BearerToAddModList SEQUENCE (SIZE(1..maxLC-ID)) OF RLC-BearerConfig</w:t>
            </w:r>
            <w:r w:rsidRPr="00C25BC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55871" w14:textId="77777777" w:rsidR="00705E1D" w:rsidRPr="00C25BC1" w:rsidRDefault="00705E1D" w:rsidP="00C47FAB">
            <w:pPr>
              <w:pStyle w:val="TAL"/>
            </w:pPr>
            <w:r w:rsidRPr="00C25BC1">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ECF46"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2A3BF" w14:textId="77777777" w:rsidR="00705E1D" w:rsidRPr="00C25BC1" w:rsidRDefault="00705E1D" w:rsidP="00C47FAB">
            <w:pPr>
              <w:pStyle w:val="TAL"/>
            </w:pPr>
          </w:p>
        </w:tc>
      </w:tr>
      <w:tr w:rsidR="00705E1D" w:rsidRPr="00C25BC1" w14:paraId="3DD73A3A" w14:textId="77777777" w:rsidTr="00C47FAB">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A0A90C0" w14:textId="77777777" w:rsidR="00705E1D" w:rsidRPr="00C25BC1" w:rsidRDefault="00705E1D" w:rsidP="00C47FAB">
            <w:pPr>
              <w:pStyle w:val="TAL"/>
            </w:pPr>
            <w:r w:rsidRPr="00C25BC1">
              <w:t xml:space="preserve">    RLC-BearerConfig[1]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FC5C8" w14:textId="77777777" w:rsidR="00705E1D" w:rsidRPr="00C25BC1" w:rsidRDefault="00705E1D" w:rsidP="00C47FAB">
            <w:pPr>
              <w:pStyle w:val="TAL"/>
            </w:pPr>
            <w:r w:rsidRPr="00C25BC1">
              <w:t xml:space="preserve">RLC-BearerConfig as per TS 38.508-1[4] Table 4.6.3-148: </w:t>
            </w:r>
            <w:r w:rsidRPr="00C25BC1">
              <w:rPr>
                <w:i/>
              </w:rPr>
              <w:t>RLC-BearerConfig</w:t>
            </w:r>
            <w:r w:rsidRPr="00C25BC1">
              <w:t xml:space="preserve"> with conditions AM and DRBn and Re-establish_RLC</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34DB1" w14:textId="77777777" w:rsidR="00705E1D" w:rsidRPr="00C25BC1" w:rsidRDefault="00705E1D" w:rsidP="00C47FAB">
            <w:pPr>
              <w:pStyle w:val="TAL"/>
            </w:pPr>
            <w:r w:rsidRPr="00C25BC1">
              <w:t>entry 1</w:t>
            </w:r>
          </w:p>
          <w:p w14:paraId="7E385670" w14:textId="77777777" w:rsidR="00705E1D" w:rsidRPr="00C25BC1" w:rsidRDefault="00705E1D" w:rsidP="00C47FAB">
            <w:pPr>
              <w:pStyle w:val="TAL"/>
            </w:pPr>
            <w:r w:rsidRPr="00C25BC1">
              <w:t>DRBn is allocated according to internal TTCN mapping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91068" w14:textId="77777777" w:rsidR="00705E1D" w:rsidRPr="00C25BC1" w:rsidRDefault="00705E1D" w:rsidP="00C47FAB">
            <w:pPr>
              <w:pStyle w:val="TAL"/>
            </w:pPr>
          </w:p>
        </w:tc>
      </w:tr>
      <w:tr w:rsidR="00705E1D" w:rsidRPr="00C25BC1" w14:paraId="70A9CDF0"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191C0" w14:textId="77777777" w:rsidR="00705E1D" w:rsidRPr="00C25BC1" w:rsidRDefault="00705E1D"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11B96"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C231C"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BA5F1" w14:textId="77777777" w:rsidR="00705E1D" w:rsidRPr="00C25BC1" w:rsidRDefault="00705E1D" w:rsidP="00C47FAB">
            <w:pPr>
              <w:pStyle w:val="TAL"/>
            </w:pPr>
          </w:p>
        </w:tc>
      </w:tr>
      <w:tr w:rsidR="00705E1D" w:rsidRPr="00C25BC1" w14:paraId="7793AED0"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E63A7" w14:textId="77777777" w:rsidR="00705E1D" w:rsidRPr="00C25BC1" w:rsidRDefault="00705E1D" w:rsidP="00C47FAB">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1D410"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12DD8"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8B4F9" w14:textId="77777777" w:rsidR="00705E1D" w:rsidRPr="00C25BC1" w:rsidRDefault="00705E1D" w:rsidP="00C47FAB">
            <w:pPr>
              <w:pStyle w:val="TAL"/>
            </w:pPr>
          </w:p>
        </w:tc>
      </w:tr>
    </w:tbl>
    <w:p w14:paraId="77A65327" w14:textId="77777777" w:rsidR="00705E1D" w:rsidRPr="00C25BC1" w:rsidRDefault="00705E1D" w:rsidP="00705E1D"/>
    <w:p w14:paraId="42D0E718" w14:textId="77777777" w:rsidR="00705E1D" w:rsidRPr="00C25BC1" w:rsidRDefault="00705E1D" w:rsidP="00705E1D">
      <w:pPr>
        <w:pStyle w:val="TH"/>
      </w:pPr>
      <w:r w:rsidRPr="00C25BC1">
        <w:lastRenderedPageBreak/>
        <w:t xml:space="preserve">Table 8.2.2.8.2.3.3-12: </w:t>
      </w:r>
      <w:r w:rsidRPr="00C25BC1">
        <w:rPr>
          <w:i/>
        </w:rPr>
        <w:t xml:space="preserve">RRCReconfiguration </w:t>
      </w:r>
      <w:r w:rsidRPr="00C25BC1">
        <w:t>(step 10, Table 8.2.2.8.2.3.2-1)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705E1D" w:rsidRPr="00C25BC1" w14:paraId="6A3C0CC2" w14:textId="77777777" w:rsidTr="00C47FAB">
        <w:tc>
          <w:tcPr>
            <w:tcW w:w="9720" w:type="dxa"/>
            <w:gridSpan w:val="4"/>
            <w:tcBorders>
              <w:top w:val="single" w:sz="4" w:space="0" w:color="auto"/>
              <w:left w:val="single" w:sz="4" w:space="0" w:color="auto"/>
              <w:bottom w:val="single" w:sz="4" w:space="0" w:color="auto"/>
              <w:right w:val="single" w:sz="4" w:space="0" w:color="auto"/>
            </w:tcBorders>
            <w:hideMark/>
          </w:tcPr>
          <w:p w14:paraId="633E5B29" w14:textId="77777777" w:rsidR="00705E1D" w:rsidRPr="00C25BC1" w:rsidRDefault="00705E1D" w:rsidP="00C47FAB">
            <w:pPr>
              <w:pStyle w:val="TAL"/>
            </w:pPr>
            <w:r w:rsidRPr="00C25BC1">
              <w:t>Derivation Path: TS 38.508-1 [4], Table 4.6.1-13</w:t>
            </w:r>
          </w:p>
        </w:tc>
      </w:tr>
      <w:tr w:rsidR="00705E1D" w:rsidRPr="00C25BC1" w14:paraId="35A15645"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258A7" w14:textId="77777777" w:rsidR="00705E1D" w:rsidRPr="00C25BC1" w:rsidRDefault="00705E1D" w:rsidP="00C47FAB">
            <w:pPr>
              <w:pStyle w:val="TAH"/>
            </w:pPr>
            <w:r w:rsidRPr="00C25BC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FC0E7" w14:textId="77777777" w:rsidR="00705E1D" w:rsidRPr="00C25BC1" w:rsidRDefault="00705E1D" w:rsidP="00C47FAB">
            <w:pPr>
              <w:pStyle w:val="TAH"/>
            </w:pPr>
            <w:r w:rsidRPr="00C25BC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84DA3" w14:textId="77777777" w:rsidR="00705E1D" w:rsidRPr="00C25BC1" w:rsidRDefault="00705E1D" w:rsidP="00C47FAB">
            <w:pPr>
              <w:pStyle w:val="TAH"/>
            </w:pPr>
            <w:r w:rsidRPr="00C25BC1">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73962" w14:textId="77777777" w:rsidR="00705E1D" w:rsidRPr="00C25BC1" w:rsidRDefault="00705E1D" w:rsidP="00C47FAB">
            <w:pPr>
              <w:pStyle w:val="TAH"/>
            </w:pPr>
            <w:r w:rsidRPr="00C25BC1">
              <w:t>Condition</w:t>
            </w:r>
          </w:p>
        </w:tc>
      </w:tr>
      <w:tr w:rsidR="00705E1D" w:rsidRPr="00C25BC1" w14:paraId="7E52DBDD"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75D9A" w14:textId="77777777" w:rsidR="00705E1D" w:rsidRPr="00C25BC1" w:rsidRDefault="00705E1D" w:rsidP="00C47FAB">
            <w:pPr>
              <w:pStyle w:val="TAL"/>
            </w:pPr>
            <w:r w:rsidRPr="00C25BC1">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E89D4"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A5C4A"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3474B" w14:textId="77777777" w:rsidR="00705E1D" w:rsidRPr="00C25BC1" w:rsidRDefault="00705E1D" w:rsidP="00C47FAB">
            <w:pPr>
              <w:pStyle w:val="TAL"/>
            </w:pPr>
          </w:p>
        </w:tc>
      </w:tr>
      <w:tr w:rsidR="00705E1D" w:rsidRPr="00C25BC1" w14:paraId="79380A56"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9A266" w14:textId="77777777" w:rsidR="00705E1D" w:rsidRPr="00C25BC1" w:rsidRDefault="00705E1D" w:rsidP="00C47FAB">
            <w:pPr>
              <w:pStyle w:val="TAL"/>
            </w:pPr>
            <w:r w:rsidRPr="00C25BC1">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7F94D"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3B512"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652EC" w14:textId="77777777" w:rsidR="00705E1D" w:rsidRPr="00C25BC1" w:rsidRDefault="00705E1D" w:rsidP="00C47FAB">
            <w:pPr>
              <w:pStyle w:val="TAL"/>
            </w:pPr>
          </w:p>
        </w:tc>
      </w:tr>
      <w:tr w:rsidR="00705E1D" w:rsidRPr="00C25BC1" w14:paraId="2496AC3E"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186F1" w14:textId="77777777" w:rsidR="00705E1D" w:rsidRPr="00C25BC1" w:rsidRDefault="00705E1D" w:rsidP="00C47FAB">
            <w:pPr>
              <w:pStyle w:val="TAL"/>
            </w:pPr>
            <w:r w:rsidRPr="00C25BC1">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2B593"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CA324"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B74A4" w14:textId="77777777" w:rsidR="00705E1D" w:rsidRPr="00C25BC1" w:rsidRDefault="00705E1D" w:rsidP="00C47FAB">
            <w:pPr>
              <w:pStyle w:val="TAL"/>
            </w:pPr>
          </w:p>
        </w:tc>
      </w:tr>
      <w:tr w:rsidR="00705E1D" w:rsidRPr="00C25BC1" w14:paraId="1046B992"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A993F" w14:textId="77777777" w:rsidR="00705E1D" w:rsidRPr="00C25BC1" w:rsidRDefault="00705E1D"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5CDBF"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2D348"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04227" w14:textId="77777777" w:rsidR="00705E1D" w:rsidRPr="00C25BC1" w:rsidRDefault="00705E1D" w:rsidP="00C47FAB">
            <w:pPr>
              <w:pStyle w:val="TAL"/>
            </w:pPr>
          </w:p>
        </w:tc>
      </w:tr>
      <w:tr w:rsidR="00705E1D" w:rsidRPr="00C25BC1" w14:paraId="70C3F8EB"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9E2FF" w14:textId="77777777" w:rsidR="00705E1D" w:rsidRPr="00C25BC1" w:rsidRDefault="00705E1D" w:rsidP="00C47FAB">
            <w:pPr>
              <w:pStyle w:val="TAL"/>
            </w:pPr>
            <w:r w:rsidRPr="00C25BC1">
              <w:t xml:space="preserve">        masterCellGroup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5F2A8" w14:textId="77777777" w:rsidR="00705E1D" w:rsidRPr="00C25BC1" w:rsidRDefault="00705E1D" w:rsidP="00C47FAB">
            <w:pPr>
              <w:pStyle w:val="TAL"/>
            </w:pPr>
            <w:r w:rsidRPr="00C25BC1">
              <w:t>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ADC58" w14:textId="77777777" w:rsidR="00705E1D" w:rsidRPr="00C25BC1" w:rsidRDefault="00705E1D" w:rsidP="00C47FAB">
            <w:pPr>
              <w:pStyle w:val="TAL"/>
            </w:pPr>
            <w:r w:rsidRPr="00C25BC1">
              <w:t>OCTET STRING (CONTAINING CellGroupConfig)</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3D01F" w14:textId="77777777" w:rsidR="00705E1D" w:rsidRPr="00C25BC1" w:rsidRDefault="00705E1D" w:rsidP="00C47FAB">
            <w:pPr>
              <w:pStyle w:val="TAL"/>
            </w:pPr>
          </w:p>
        </w:tc>
      </w:tr>
      <w:tr w:rsidR="00705E1D" w:rsidRPr="00C25BC1" w14:paraId="6BFC4C2C"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15066" w14:textId="77777777" w:rsidR="00705E1D" w:rsidRPr="00C25BC1" w:rsidRDefault="00705E1D"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62ACD"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4DAD5"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BE77C" w14:textId="77777777" w:rsidR="00705E1D" w:rsidRPr="00C25BC1" w:rsidRDefault="00705E1D" w:rsidP="00C47FAB">
            <w:pPr>
              <w:pStyle w:val="TAL"/>
            </w:pPr>
          </w:p>
        </w:tc>
      </w:tr>
      <w:tr w:rsidR="00705E1D" w:rsidRPr="00C25BC1" w14:paraId="257A5C8F"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322CE" w14:textId="77777777" w:rsidR="00705E1D" w:rsidRPr="00C25BC1" w:rsidRDefault="00705E1D"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B0531"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2DFCC"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07B62" w14:textId="77777777" w:rsidR="00705E1D" w:rsidRPr="00C25BC1" w:rsidRDefault="00705E1D" w:rsidP="00C47FAB">
            <w:pPr>
              <w:pStyle w:val="TAL"/>
            </w:pPr>
          </w:p>
        </w:tc>
      </w:tr>
      <w:tr w:rsidR="00705E1D" w:rsidRPr="00C25BC1" w14:paraId="35F0E1C4"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D9A76" w14:textId="77777777" w:rsidR="00705E1D" w:rsidRPr="00C25BC1" w:rsidRDefault="00705E1D" w:rsidP="00C47FAB">
            <w:pPr>
              <w:pStyle w:val="TAL"/>
            </w:pPr>
            <w:r w:rsidRPr="00C25BC1">
              <w:t xml:space="preserve">            mrdc-SecondaryCellGroupConfig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B89C4"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1096F"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3AA16" w14:textId="77777777" w:rsidR="00705E1D" w:rsidRPr="00C25BC1" w:rsidRDefault="00705E1D" w:rsidP="00C47FAB">
            <w:pPr>
              <w:pStyle w:val="TAL"/>
            </w:pPr>
          </w:p>
        </w:tc>
      </w:tr>
      <w:tr w:rsidR="00705E1D" w:rsidRPr="00C25BC1" w14:paraId="583685F2"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7511E987" w14:textId="77777777" w:rsidR="00705E1D" w:rsidRPr="00C25BC1" w:rsidRDefault="00705E1D" w:rsidP="00C47FAB">
            <w:pPr>
              <w:pStyle w:val="TAL"/>
            </w:pPr>
            <w:r w:rsidRPr="00C25BC1">
              <w:t xml:space="preserve">               release</w:t>
            </w:r>
          </w:p>
        </w:tc>
        <w:tc>
          <w:tcPr>
            <w:tcW w:w="2268" w:type="dxa"/>
            <w:tcBorders>
              <w:top w:val="single" w:sz="4" w:space="0" w:color="auto"/>
              <w:left w:val="single" w:sz="4" w:space="0" w:color="auto"/>
              <w:bottom w:val="single" w:sz="4" w:space="0" w:color="auto"/>
              <w:right w:val="single" w:sz="4" w:space="0" w:color="auto"/>
            </w:tcBorders>
          </w:tcPr>
          <w:p w14:paraId="4B38CB44"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5CDAC6D8"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500B2FD3" w14:textId="77777777" w:rsidR="00705E1D" w:rsidRPr="00C25BC1" w:rsidRDefault="00705E1D" w:rsidP="00C47FAB">
            <w:pPr>
              <w:pStyle w:val="TAL"/>
            </w:pPr>
          </w:p>
        </w:tc>
      </w:tr>
      <w:tr w:rsidR="00705E1D" w:rsidRPr="00C25BC1" w14:paraId="76604993"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3EBD7C04"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064B7CE6"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1903360F"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2B3DA143" w14:textId="77777777" w:rsidR="00705E1D" w:rsidRPr="00C25BC1" w:rsidRDefault="00705E1D" w:rsidP="00C47FAB">
            <w:pPr>
              <w:pStyle w:val="TAL"/>
            </w:pPr>
          </w:p>
        </w:tc>
      </w:tr>
      <w:tr w:rsidR="00705E1D" w:rsidRPr="00C25BC1" w14:paraId="64AFB143"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66F37C1E" w14:textId="77777777" w:rsidR="00705E1D" w:rsidRPr="00C25BC1" w:rsidRDefault="00705E1D" w:rsidP="00C47FAB">
            <w:pPr>
              <w:pStyle w:val="TAL"/>
            </w:pPr>
            <w:r w:rsidRPr="00C25BC1">
              <w:t xml:space="preserve">              radioBearerConfig2</w:t>
            </w:r>
          </w:p>
        </w:tc>
        <w:tc>
          <w:tcPr>
            <w:tcW w:w="2268" w:type="dxa"/>
            <w:tcBorders>
              <w:top w:val="single" w:sz="4" w:space="0" w:color="auto"/>
              <w:left w:val="single" w:sz="4" w:space="0" w:color="auto"/>
              <w:bottom w:val="single" w:sz="4" w:space="0" w:color="auto"/>
              <w:right w:val="single" w:sz="4" w:space="0" w:color="auto"/>
            </w:tcBorders>
            <w:hideMark/>
          </w:tcPr>
          <w:p w14:paraId="25ED8482" w14:textId="77777777" w:rsidR="00705E1D" w:rsidRPr="00C25BC1" w:rsidRDefault="00705E1D" w:rsidP="00C47FAB">
            <w:pPr>
              <w:pStyle w:val="TAL"/>
            </w:pPr>
            <w:r w:rsidRPr="00C25BC1">
              <w:t>RadioBearerConfig</w:t>
            </w:r>
          </w:p>
        </w:tc>
        <w:tc>
          <w:tcPr>
            <w:tcW w:w="1701" w:type="dxa"/>
            <w:tcBorders>
              <w:top w:val="single" w:sz="4" w:space="0" w:color="auto"/>
              <w:left w:val="single" w:sz="4" w:space="0" w:color="auto"/>
              <w:bottom w:val="single" w:sz="4" w:space="0" w:color="auto"/>
              <w:right w:val="single" w:sz="4" w:space="0" w:color="auto"/>
            </w:tcBorders>
          </w:tcPr>
          <w:p w14:paraId="24014180"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5F3A8FE8" w14:textId="77777777" w:rsidR="00705E1D" w:rsidRPr="00C25BC1" w:rsidRDefault="00705E1D" w:rsidP="00C47FAB">
            <w:pPr>
              <w:pStyle w:val="TAL"/>
            </w:pPr>
          </w:p>
        </w:tc>
      </w:tr>
      <w:tr w:rsidR="00705E1D" w:rsidRPr="00C25BC1" w14:paraId="57E83191"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43304C74"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2EF1D44F"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0E6AB032"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2DF62B4F" w14:textId="77777777" w:rsidR="00705E1D" w:rsidRPr="00C25BC1" w:rsidRDefault="00705E1D" w:rsidP="00C47FAB">
            <w:pPr>
              <w:pStyle w:val="TAL"/>
            </w:pPr>
          </w:p>
        </w:tc>
      </w:tr>
      <w:tr w:rsidR="00705E1D" w:rsidRPr="00C25BC1" w14:paraId="574CDDA2"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01C2668A"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19E46DF6"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6B5B4830"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27ED57C5" w14:textId="77777777" w:rsidR="00705E1D" w:rsidRPr="00C25BC1" w:rsidRDefault="00705E1D" w:rsidP="00C47FAB">
            <w:pPr>
              <w:pStyle w:val="TAL"/>
            </w:pPr>
          </w:p>
        </w:tc>
      </w:tr>
      <w:tr w:rsidR="00705E1D" w:rsidRPr="00C25BC1" w14:paraId="38CFCB4A"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3ADF6B1D"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281D1A84"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7F8F11C4"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2EA987E9" w14:textId="77777777" w:rsidR="00705E1D" w:rsidRPr="00C25BC1" w:rsidRDefault="00705E1D" w:rsidP="00C47FAB">
            <w:pPr>
              <w:pStyle w:val="TAL"/>
            </w:pPr>
          </w:p>
        </w:tc>
      </w:tr>
      <w:tr w:rsidR="00705E1D" w:rsidRPr="00C25BC1" w14:paraId="3E07780B"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16B6A0F7"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7749D75A"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66D79DAA"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78C87A44" w14:textId="77777777" w:rsidR="00705E1D" w:rsidRPr="00C25BC1" w:rsidRDefault="00705E1D" w:rsidP="00C47FAB">
            <w:pPr>
              <w:pStyle w:val="TAL"/>
            </w:pPr>
          </w:p>
        </w:tc>
      </w:tr>
      <w:tr w:rsidR="00705E1D" w:rsidRPr="00C25BC1" w14:paraId="3B784F17"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3F9502DB"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529B62A0"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2E237083"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20A02A02" w14:textId="77777777" w:rsidR="00705E1D" w:rsidRPr="00C25BC1" w:rsidRDefault="00705E1D" w:rsidP="00C47FAB">
            <w:pPr>
              <w:pStyle w:val="TAL"/>
            </w:pPr>
          </w:p>
        </w:tc>
      </w:tr>
      <w:tr w:rsidR="00705E1D" w:rsidRPr="00C25BC1" w14:paraId="145C630E"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117F0052"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503C10E5"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2B61097E"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44B5FA9E" w14:textId="77777777" w:rsidR="00705E1D" w:rsidRPr="00C25BC1" w:rsidRDefault="00705E1D" w:rsidP="00C47FAB">
            <w:pPr>
              <w:pStyle w:val="TAL"/>
            </w:pPr>
          </w:p>
        </w:tc>
      </w:tr>
    </w:tbl>
    <w:p w14:paraId="3750D9E4" w14:textId="77777777" w:rsidR="00705E1D" w:rsidRPr="00C25BC1" w:rsidRDefault="00705E1D" w:rsidP="00705E1D"/>
    <w:p w14:paraId="33C3D672" w14:textId="77777777" w:rsidR="00705E1D" w:rsidRPr="00C25BC1" w:rsidRDefault="00705E1D" w:rsidP="00705E1D">
      <w:pPr>
        <w:pStyle w:val="TH"/>
        <w:ind w:firstLine="284"/>
      </w:pPr>
      <w:r w:rsidRPr="00C25BC1">
        <w:t>Table 8.2.2.8.2.3.3-13: CellGroupConfig (Table 8.2.2.8.2.3.3-12)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705E1D" w:rsidRPr="00C25BC1" w14:paraId="4A0EE9D6" w14:textId="77777777" w:rsidTr="00C47FA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B06AC5A" w14:textId="77777777" w:rsidR="00705E1D" w:rsidRPr="00C25BC1" w:rsidRDefault="00705E1D" w:rsidP="00C47FAB">
            <w:pPr>
              <w:pStyle w:val="TAL"/>
            </w:pPr>
            <w:r w:rsidRPr="00C25BC1">
              <w:t>Derivation Path: TS 38.508-1, table 4.6.3-19 with condition PCell_Change</w:t>
            </w:r>
          </w:p>
        </w:tc>
      </w:tr>
      <w:tr w:rsidR="00705E1D" w:rsidRPr="00C25BC1" w14:paraId="334C707B"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D9B5F" w14:textId="77777777" w:rsidR="00705E1D" w:rsidRPr="00C25BC1" w:rsidRDefault="00705E1D" w:rsidP="00C47FAB">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E632E" w14:textId="77777777" w:rsidR="00705E1D" w:rsidRPr="00C25BC1" w:rsidRDefault="00705E1D" w:rsidP="00C47FAB">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FA31E" w14:textId="77777777" w:rsidR="00705E1D" w:rsidRPr="00C25BC1" w:rsidRDefault="00705E1D"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193B6" w14:textId="77777777" w:rsidR="00705E1D" w:rsidRPr="00C25BC1" w:rsidRDefault="00705E1D" w:rsidP="00C47FAB">
            <w:pPr>
              <w:pStyle w:val="TAH"/>
            </w:pPr>
            <w:r w:rsidRPr="00C25BC1">
              <w:t>Condition</w:t>
            </w:r>
          </w:p>
        </w:tc>
      </w:tr>
      <w:tr w:rsidR="00705E1D" w:rsidRPr="00C25BC1" w14:paraId="260069F7"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3DD7A" w14:textId="77777777" w:rsidR="00705E1D" w:rsidRPr="00C25BC1" w:rsidRDefault="00705E1D" w:rsidP="00C47FAB">
            <w:pPr>
              <w:pStyle w:val="TAL"/>
            </w:pPr>
            <w:r w:rsidRPr="00C25BC1">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44D09"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C498D"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EAD04" w14:textId="77777777" w:rsidR="00705E1D" w:rsidRPr="00C25BC1" w:rsidRDefault="00705E1D" w:rsidP="00C47FAB">
            <w:pPr>
              <w:pStyle w:val="TAL"/>
            </w:pPr>
          </w:p>
        </w:tc>
      </w:tr>
      <w:tr w:rsidR="00705E1D" w:rsidRPr="00C25BC1" w14:paraId="16199348"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DF7B4" w14:textId="77777777" w:rsidR="00705E1D" w:rsidRPr="00C25BC1" w:rsidRDefault="00705E1D" w:rsidP="00C47FAB">
            <w:pPr>
              <w:pStyle w:val="TAL"/>
            </w:pPr>
            <w:r w:rsidRPr="00C25BC1">
              <w:t xml:space="preserve">  rlc-BearerToAddModList SEQUENCE (SIZE(1..maxLC-ID)) OF RLC-BearerConfig</w:t>
            </w:r>
            <w:r w:rsidRPr="00C25BC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49F76" w14:textId="77777777" w:rsidR="00705E1D" w:rsidRPr="00C25BC1" w:rsidRDefault="00705E1D" w:rsidP="00C47FAB">
            <w:pPr>
              <w:pStyle w:val="TAL"/>
            </w:pPr>
            <w:r w:rsidRPr="00C25BC1">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6616F"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4CAEC" w14:textId="77777777" w:rsidR="00705E1D" w:rsidRPr="00C25BC1" w:rsidRDefault="00705E1D" w:rsidP="00C47FAB">
            <w:pPr>
              <w:pStyle w:val="TAL"/>
            </w:pPr>
          </w:p>
        </w:tc>
      </w:tr>
      <w:tr w:rsidR="00705E1D" w:rsidRPr="00C25BC1" w14:paraId="01798BD9" w14:textId="77777777" w:rsidTr="00C47FAB">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E33F8EF" w14:textId="77777777" w:rsidR="00705E1D" w:rsidRPr="00C25BC1" w:rsidRDefault="00705E1D" w:rsidP="00C47FAB">
            <w:pPr>
              <w:pStyle w:val="TAL"/>
            </w:pPr>
            <w:r w:rsidRPr="00C25BC1">
              <w:t xml:space="preserve">    RLC-BearerConfig[1]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1E97A" w14:textId="77777777" w:rsidR="00705E1D" w:rsidRPr="00C25BC1" w:rsidRDefault="00705E1D" w:rsidP="00C47FAB">
            <w:pPr>
              <w:pStyle w:val="TAL"/>
            </w:pPr>
            <w:r w:rsidRPr="00C25BC1">
              <w:t xml:space="preserve">RLC-BearerConfig as per TS 38.508-1[4] Table 4.6.3-148: </w:t>
            </w:r>
            <w:r w:rsidRPr="00C25BC1">
              <w:rPr>
                <w:i/>
              </w:rPr>
              <w:t>RLC-BearerConfig</w:t>
            </w:r>
            <w:r w:rsidRPr="00C25BC1">
              <w:t xml:space="preserve"> with conditions SRB1, SRB2, DRBn, DRBm and Re-establish_RLC</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6C284" w14:textId="77777777" w:rsidR="00705E1D" w:rsidRPr="00C25BC1" w:rsidRDefault="00705E1D" w:rsidP="00C47FAB">
            <w:pPr>
              <w:pStyle w:val="TAL"/>
            </w:pPr>
            <w:r w:rsidRPr="00C25BC1">
              <w:t>DRBn  and DRBm are allocated according to internal TTCN mapping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10996" w14:textId="77777777" w:rsidR="00705E1D" w:rsidRPr="00C25BC1" w:rsidRDefault="00705E1D" w:rsidP="00C47FAB">
            <w:pPr>
              <w:pStyle w:val="TAL"/>
            </w:pPr>
          </w:p>
        </w:tc>
      </w:tr>
      <w:tr w:rsidR="00705E1D" w:rsidRPr="00C25BC1" w14:paraId="0B9F57D2"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6BAD5" w14:textId="77777777" w:rsidR="00705E1D" w:rsidRPr="00C25BC1" w:rsidRDefault="00705E1D"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A3D4B"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E4943"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D7DC8" w14:textId="77777777" w:rsidR="00705E1D" w:rsidRPr="00C25BC1" w:rsidRDefault="00705E1D" w:rsidP="00C47FAB">
            <w:pPr>
              <w:pStyle w:val="TAL"/>
            </w:pPr>
          </w:p>
        </w:tc>
      </w:tr>
      <w:tr w:rsidR="00705E1D" w:rsidRPr="00C25BC1" w14:paraId="140E821B"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8D7EC" w14:textId="77777777" w:rsidR="00705E1D" w:rsidRPr="00C25BC1" w:rsidRDefault="00705E1D" w:rsidP="00C47FAB">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06143"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009CD"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4DBBC" w14:textId="77777777" w:rsidR="00705E1D" w:rsidRPr="00C25BC1" w:rsidRDefault="00705E1D" w:rsidP="00C47FAB">
            <w:pPr>
              <w:pStyle w:val="TAL"/>
            </w:pPr>
          </w:p>
        </w:tc>
      </w:tr>
    </w:tbl>
    <w:p w14:paraId="0BA2123D" w14:textId="77777777" w:rsidR="00705E1D" w:rsidRPr="00C25BC1" w:rsidRDefault="00705E1D" w:rsidP="00705E1D"/>
    <w:p w14:paraId="63A26C20" w14:textId="77777777" w:rsidR="00705E1D" w:rsidRPr="00C25BC1" w:rsidRDefault="00705E1D" w:rsidP="00705E1D">
      <w:pPr>
        <w:pStyle w:val="TH"/>
      </w:pPr>
      <w:r w:rsidRPr="00C25BC1">
        <w:t>Table 8.2.2.8.2.3.3-14: RadioBearerConfig</w:t>
      </w:r>
      <w:r w:rsidRPr="00C25BC1">
        <w:rPr>
          <w:i/>
        </w:rPr>
        <w:t xml:space="preserve"> </w:t>
      </w:r>
      <w:r w:rsidRPr="00C25BC1">
        <w:t>(Table 8.2.2.8.2.3.3-12)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05E1D" w:rsidRPr="00C25BC1" w14:paraId="4887758C" w14:textId="77777777" w:rsidTr="00C47FAB">
        <w:tc>
          <w:tcPr>
            <w:tcW w:w="9747" w:type="dxa"/>
            <w:gridSpan w:val="4"/>
            <w:tcBorders>
              <w:top w:val="single" w:sz="4" w:space="0" w:color="auto"/>
              <w:left w:val="single" w:sz="4" w:space="0" w:color="auto"/>
              <w:bottom w:val="single" w:sz="4" w:space="0" w:color="auto"/>
              <w:right w:val="single" w:sz="4" w:space="0" w:color="auto"/>
            </w:tcBorders>
            <w:hideMark/>
          </w:tcPr>
          <w:p w14:paraId="691AE9C7" w14:textId="77777777" w:rsidR="00705E1D" w:rsidRPr="00C25BC1" w:rsidRDefault="00705E1D" w:rsidP="00C47FAB">
            <w:pPr>
              <w:pStyle w:val="TAL"/>
            </w:pPr>
            <w:r w:rsidRPr="00C25BC1">
              <w:t>Derivation Path: TS 38.508-1 [4], Table 4.6.1-13</w:t>
            </w:r>
          </w:p>
        </w:tc>
      </w:tr>
      <w:tr w:rsidR="00705E1D" w:rsidRPr="00C25BC1" w14:paraId="1B760E04"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0FB5582D" w14:textId="77777777" w:rsidR="00705E1D" w:rsidRPr="00C25BC1" w:rsidRDefault="00705E1D" w:rsidP="00C47FAB">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B04616F" w14:textId="77777777" w:rsidR="00705E1D" w:rsidRPr="00C25BC1" w:rsidRDefault="00705E1D" w:rsidP="00C47FAB">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hideMark/>
          </w:tcPr>
          <w:p w14:paraId="321AA3CF" w14:textId="77777777" w:rsidR="00705E1D" w:rsidRPr="00C25BC1" w:rsidRDefault="00705E1D"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hideMark/>
          </w:tcPr>
          <w:p w14:paraId="430B16CA" w14:textId="77777777" w:rsidR="00705E1D" w:rsidRPr="00C25BC1" w:rsidRDefault="00705E1D" w:rsidP="00C47FAB">
            <w:pPr>
              <w:pStyle w:val="TAH"/>
            </w:pPr>
            <w:r w:rsidRPr="00C25BC1">
              <w:t>Condition</w:t>
            </w:r>
          </w:p>
        </w:tc>
      </w:tr>
      <w:tr w:rsidR="00705E1D" w:rsidRPr="00C25BC1" w14:paraId="73D1D0C4"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1B045FA2" w14:textId="77777777" w:rsidR="00705E1D" w:rsidRPr="00C25BC1" w:rsidRDefault="00705E1D" w:rsidP="00C47FAB">
            <w:pPr>
              <w:pStyle w:val="TAL"/>
            </w:pPr>
            <w:r w:rsidRPr="00C25BC1">
              <w:t xml:space="preserve">RadioBearerConfig ::= </w:t>
            </w:r>
            <w:r w:rsidRPr="00C25BC1">
              <w:rPr>
                <w:snapToGrid w:val="0"/>
              </w:rPr>
              <w:t xml:space="preserve">SEQUENCE </w:t>
            </w:r>
            <w:r w:rsidRPr="00C25BC1">
              <w:t>{</w:t>
            </w:r>
          </w:p>
        </w:tc>
        <w:tc>
          <w:tcPr>
            <w:tcW w:w="2267" w:type="dxa"/>
            <w:tcBorders>
              <w:top w:val="single" w:sz="4" w:space="0" w:color="auto"/>
              <w:left w:val="single" w:sz="4" w:space="0" w:color="auto"/>
              <w:bottom w:val="single" w:sz="4" w:space="0" w:color="auto"/>
              <w:right w:val="single" w:sz="4" w:space="0" w:color="auto"/>
            </w:tcBorders>
          </w:tcPr>
          <w:p w14:paraId="11D59BD4"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4AC7BC8D"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6B995153" w14:textId="77777777" w:rsidR="00705E1D" w:rsidRPr="00C25BC1" w:rsidRDefault="00705E1D" w:rsidP="00C47FAB">
            <w:pPr>
              <w:pStyle w:val="TAL"/>
            </w:pPr>
          </w:p>
        </w:tc>
      </w:tr>
      <w:tr w:rsidR="00705E1D" w:rsidRPr="00C25BC1" w14:paraId="4ADFF58A"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5342D388" w14:textId="77777777" w:rsidR="00705E1D" w:rsidRPr="00C25BC1" w:rsidRDefault="00705E1D" w:rsidP="00C47FAB">
            <w:pPr>
              <w:pStyle w:val="TAL"/>
            </w:pPr>
            <w:r w:rsidRPr="00C25BC1">
              <w:t xml:space="preserve">  drb-ToAddModList SEQUENCE (SIZE (1..maxRB)) OF DRB-ToAddMod {</w:t>
            </w:r>
          </w:p>
        </w:tc>
        <w:tc>
          <w:tcPr>
            <w:tcW w:w="2267" w:type="dxa"/>
            <w:tcBorders>
              <w:top w:val="single" w:sz="4" w:space="0" w:color="auto"/>
              <w:left w:val="single" w:sz="4" w:space="0" w:color="auto"/>
              <w:bottom w:val="single" w:sz="4" w:space="0" w:color="auto"/>
              <w:right w:val="single" w:sz="4" w:space="0" w:color="auto"/>
            </w:tcBorders>
            <w:hideMark/>
          </w:tcPr>
          <w:p w14:paraId="45B9EAA3" w14:textId="77777777" w:rsidR="00705E1D" w:rsidRPr="00C25BC1" w:rsidRDefault="00705E1D" w:rsidP="00C47FAB">
            <w:pPr>
              <w:pStyle w:val="TAL"/>
            </w:pPr>
            <w:r w:rsidRPr="00C25BC1">
              <w:t>1 entry</w:t>
            </w:r>
          </w:p>
        </w:tc>
        <w:tc>
          <w:tcPr>
            <w:tcW w:w="1700" w:type="dxa"/>
            <w:tcBorders>
              <w:top w:val="single" w:sz="4" w:space="0" w:color="auto"/>
              <w:left w:val="single" w:sz="4" w:space="0" w:color="auto"/>
              <w:bottom w:val="single" w:sz="4" w:space="0" w:color="auto"/>
              <w:right w:val="single" w:sz="4" w:space="0" w:color="auto"/>
            </w:tcBorders>
          </w:tcPr>
          <w:p w14:paraId="086B4E14"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179F0719" w14:textId="77777777" w:rsidR="00705E1D" w:rsidRPr="00C25BC1" w:rsidRDefault="00705E1D" w:rsidP="00C47FAB">
            <w:pPr>
              <w:pStyle w:val="TAL"/>
            </w:pPr>
          </w:p>
        </w:tc>
      </w:tr>
      <w:tr w:rsidR="00705E1D" w:rsidRPr="00C25BC1" w14:paraId="1062BF68"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0CDB9676" w14:textId="77777777" w:rsidR="00705E1D" w:rsidRPr="00C25BC1" w:rsidRDefault="00705E1D" w:rsidP="00C47FAB">
            <w:pPr>
              <w:pStyle w:val="TAL"/>
            </w:pPr>
            <w:r w:rsidRPr="00C25BC1">
              <w:t xml:space="preserve">  DRB-ToAddMod[1] </w:t>
            </w:r>
            <w:r w:rsidRPr="00C25BC1">
              <w:rPr>
                <w:snapToGrid w:val="0"/>
              </w:rPr>
              <w:t xml:space="preserve">SEQUENCE </w:t>
            </w:r>
            <w:r w:rsidRPr="00C25BC1">
              <w:t>{</w:t>
            </w:r>
          </w:p>
        </w:tc>
        <w:tc>
          <w:tcPr>
            <w:tcW w:w="2267" w:type="dxa"/>
            <w:tcBorders>
              <w:top w:val="single" w:sz="4" w:space="0" w:color="auto"/>
              <w:left w:val="single" w:sz="4" w:space="0" w:color="auto"/>
              <w:bottom w:val="single" w:sz="4" w:space="0" w:color="auto"/>
              <w:right w:val="single" w:sz="4" w:space="0" w:color="auto"/>
            </w:tcBorders>
          </w:tcPr>
          <w:p w14:paraId="5F27F2D9"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1A9C61B3"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7C5CD4F5" w14:textId="77777777" w:rsidR="00705E1D" w:rsidRPr="00C25BC1" w:rsidRDefault="00705E1D" w:rsidP="00C47FAB">
            <w:pPr>
              <w:pStyle w:val="TAL"/>
            </w:pPr>
          </w:p>
        </w:tc>
      </w:tr>
      <w:tr w:rsidR="00705E1D" w:rsidRPr="00C25BC1" w14:paraId="1A468B13"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3755AAC2" w14:textId="77777777" w:rsidR="00705E1D" w:rsidRPr="00C25BC1" w:rsidRDefault="00705E1D" w:rsidP="00C47FAB">
            <w:pPr>
              <w:pStyle w:val="TAL"/>
            </w:pPr>
            <w:r w:rsidRPr="00C25BC1">
              <w:t xml:space="preserve">    cnAssociation CHOICE {</w:t>
            </w:r>
          </w:p>
        </w:tc>
        <w:tc>
          <w:tcPr>
            <w:tcW w:w="2267" w:type="dxa"/>
            <w:tcBorders>
              <w:top w:val="single" w:sz="4" w:space="0" w:color="auto"/>
              <w:left w:val="single" w:sz="4" w:space="0" w:color="auto"/>
              <w:bottom w:val="single" w:sz="4" w:space="0" w:color="auto"/>
              <w:right w:val="single" w:sz="4" w:space="0" w:color="auto"/>
            </w:tcBorders>
          </w:tcPr>
          <w:p w14:paraId="6C84B43C"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3A0340E2"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29DCE4E9" w14:textId="77777777" w:rsidR="00705E1D" w:rsidRPr="00C25BC1" w:rsidRDefault="00705E1D" w:rsidP="00C47FAB">
            <w:pPr>
              <w:pStyle w:val="TAL"/>
            </w:pPr>
          </w:p>
        </w:tc>
      </w:tr>
      <w:tr w:rsidR="00705E1D" w:rsidRPr="00C25BC1" w14:paraId="0979678D"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1F5215DF" w14:textId="77777777" w:rsidR="00705E1D" w:rsidRPr="00C25BC1" w:rsidRDefault="00705E1D" w:rsidP="00C47FAB">
            <w:pPr>
              <w:pStyle w:val="TAL"/>
            </w:pPr>
            <w:r w:rsidRPr="00C25BC1">
              <w:t xml:space="preserve">      sdap-Config</w:t>
            </w:r>
          </w:p>
        </w:tc>
        <w:tc>
          <w:tcPr>
            <w:tcW w:w="2267" w:type="dxa"/>
            <w:tcBorders>
              <w:top w:val="single" w:sz="4" w:space="0" w:color="auto"/>
              <w:left w:val="single" w:sz="4" w:space="0" w:color="auto"/>
              <w:bottom w:val="single" w:sz="4" w:space="0" w:color="auto"/>
              <w:right w:val="single" w:sz="4" w:space="0" w:color="auto"/>
            </w:tcBorders>
            <w:hideMark/>
          </w:tcPr>
          <w:p w14:paraId="2B1DC7CE" w14:textId="77777777" w:rsidR="00705E1D" w:rsidRPr="00C25BC1" w:rsidRDefault="00705E1D" w:rsidP="00C47FAB">
            <w:pPr>
              <w:pStyle w:val="TAL"/>
            </w:pPr>
            <w:r w:rsidRPr="00C25BC1">
              <w:t>SDAP-Config</w:t>
            </w:r>
          </w:p>
        </w:tc>
        <w:tc>
          <w:tcPr>
            <w:tcW w:w="1700" w:type="dxa"/>
            <w:tcBorders>
              <w:top w:val="single" w:sz="4" w:space="0" w:color="auto"/>
              <w:left w:val="single" w:sz="4" w:space="0" w:color="auto"/>
              <w:bottom w:val="single" w:sz="4" w:space="0" w:color="auto"/>
              <w:right w:val="single" w:sz="4" w:space="0" w:color="auto"/>
            </w:tcBorders>
          </w:tcPr>
          <w:p w14:paraId="308701BA"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465A18E2" w14:textId="77777777" w:rsidR="00705E1D" w:rsidRPr="00C25BC1" w:rsidRDefault="00705E1D" w:rsidP="00C47FAB">
            <w:pPr>
              <w:pStyle w:val="TAL"/>
            </w:pPr>
          </w:p>
        </w:tc>
      </w:tr>
      <w:tr w:rsidR="00705E1D" w:rsidRPr="00C25BC1" w14:paraId="6B0E4D99"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118650B6" w14:textId="77777777" w:rsidR="00705E1D" w:rsidRPr="00C25BC1" w:rsidRDefault="00705E1D"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68D30A57"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03409C9A"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60C4701F" w14:textId="77777777" w:rsidR="00705E1D" w:rsidRPr="00C25BC1" w:rsidRDefault="00705E1D" w:rsidP="00C47FAB">
            <w:pPr>
              <w:pStyle w:val="TAL"/>
            </w:pPr>
          </w:p>
        </w:tc>
      </w:tr>
      <w:tr w:rsidR="00705E1D" w:rsidRPr="00C25BC1" w14:paraId="0F374D48"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1EC3CC7D" w14:textId="77777777" w:rsidR="00705E1D" w:rsidRPr="00C25BC1" w:rsidRDefault="00705E1D" w:rsidP="00C47FAB">
            <w:pPr>
              <w:pStyle w:val="TAL"/>
            </w:pPr>
            <w:r w:rsidRPr="00C25BC1">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58888C15" w14:textId="77777777" w:rsidR="00705E1D" w:rsidRPr="00C25BC1" w:rsidRDefault="00705E1D" w:rsidP="00C47FAB">
            <w:pPr>
              <w:pStyle w:val="TAL"/>
            </w:pPr>
            <w:r w:rsidRPr="00C25BC1">
              <w:t>DRB-Identity using condition DRBm</w:t>
            </w:r>
          </w:p>
        </w:tc>
        <w:tc>
          <w:tcPr>
            <w:tcW w:w="1700" w:type="dxa"/>
            <w:tcBorders>
              <w:top w:val="single" w:sz="4" w:space="0" w:color="auto"/>
              <w:left w:val="single" w:sz="4" w:space="0" w:color="auto"/>
              <w:bottom w:val="single" w:sz="4" w:space="0" w:color="auto"/>
              <w:right w:val="single" w:sz="4" w:space="0" w:color="auto"/>
            </w:tcBorders>
          </w:tcPr>
          <w:p w14:paraId="0972F612"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1A56CE5C" w14:textId="77777777" w:rsidR="00705E1D" w:rsidRPr="00C25BC1" w:rsidRDefault="00705E1D" w:rsidP="00C47FAB">
            <w:pPr>
              <w:pStyle w:val="TAL"/>
            </w:pPr>
          </w:p>
        </w:tc>
      </w:tr>
      <w:tr w:rsidR="00705E1D" w:rsidRPr="00C25BC1" w14:paraId="1CD301F4"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579C7CED" w14:textId="77777777" w:rsidR="00705E1D" w:rsidRPr="00C25BC1" w:rsidRDefault="00705E1D" w:rsidP="00C47FAB">
            <w:pPr>
              <w:pStyle w:val="TAL"/>
            </w:pPr>
            <w:r w:rsidRPr="00C25BC1">
              <w:t xml:space="preserve">    reestablishPDCP</w:t>
            </w:r>
          </w:p>
        </w:tc>
        <w:tc>
          <w:tcPr>
            <w:tcW w:w="2267" w:type="dxa"/>
            <w:tcBorders>
              <w:top w:val="single" w:sz="4" w:space="0" w:color="auto"/>
              <w:left w:val="single" w:sz="4" w:space="0" w:color="auto"/>
              <w:bottom w:val="single" w:sz="4" w:space="0" w:color="auto"/>
              <w:right w:val="single" w:sz="4" w:space="0" w:color="auto"/>
            </w:tcBorders>
            <w:hideMark/>
          </w:tcPr>
          <w:p w14:paraId="29716BA9" w14:textId="77777777" w:rsidR="00705E1D" w:rsidRPr="00C25BC1" w:rsidRDefault="00705E1D" w:rsidP="00C47FAB">
            <w:pPr>
              <w:pStyle w:val="TAL"/>
            </w:pPr>
            <w:r w:rsidRPr="00C25BC1">
              <w:t>True</w:t>
            </w:r>
          </w:p>
        </w:tc>
        <w:tc>
          <w:tcPr>
            <w:tcW w:w="1700" w:type="dxa"/>
            <w:tcBorders>
              <w:top w:val="single" w:sz="4" w:space="0" w:color="auto"/>
              <w:left w:val="single" w:sz="4" w:space="0" w:color="auto"/>
              <w:bottom w:val="single" w:sz="4" w:space="0" w:color="auto"/>
              <w:right w:val="single" w:sz="4" w:space="0" w:color="auto"/>
            </w:tcBorders>
          </w:tcPr>
          <w:p w14:paraId="7F3C0AE2"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3D7A6DCC" w14:textId="77777777" w:rsidR="00705E1D" w:rsidRPr="00C25BC1" w:rsidRDefault="00705E1D" w:rsidP="00C47FAB">
            <w:pPr>
              <w:pStyle w:val="TAL"/>
            </w:pPr>
          </w:p>
        </w:tc>
      </w:tr>
      <w:tr w:rsidR="00705E1D" w:rsidRPr="00C25BC1" w14:paraId="448989B6"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65FEB51F" w14:textId="77777777" w:rsidR="00705E1D" w:rsidRPr="00C25BC1" w:rsidRDefault="00705E1D" w:rsidP="00C47FAB">
            <w:pPr>
              <w:pStyle w:val="TAL"/>
            </w:pPr>
            <w:r w:rsidRPr="00C25BC1">
              <w:t xml:space="preserve">    recoverPDCP</w:t>
            </w:r>
          </w:p>
        </w:tc>
        <w:tc>
          <w:tcPr>
            <w:tcW w:w="2267" w:type="dxa"/>
            <w:tcBorders>
              <w:top w:val="single" w:sz="4" w:space="0" w:color="auto"/>
              <w:left w:val="single" w:sz="4" w:space="0" w:color="auto"/>
              <w:bottom w:val="single" w:sz="4" w:space="0" w:color="auto"/>
              <w:right w:val="single" w:sz="4" w:space="0" w:color="auto"/>
            </w:tcBorders>
            <w:hideMark/>
          </w:tcPr>
          <w:p w14:paraId="77774B0A" w14:textId="77777777" w:rsidR="00705E1D" w:rsidRPr="00C25BC1" w:rsidRDefault="00705E1D" w:rsidP="00C47FAB">
            <w:pPr>
              <w:pStyle w:val="TAL"/>
            </w:pPr>
            <w:r w:rsidRPr="00C25BC1">
              <w:t>Not present</w:t>
            </w:r>
          </w:p>
        </w:tc>
        <w:tc>
          <w:tcPr>
            <w:tcW w:w="1700" w:type="dxa"/>
            <w:tcBorders>
              <w:top w:val="single" w:sz="4" w:space="0" w:color="auto"/>
              <w:left w:val="single" w:sz="4" w:space="0" w:color="auto"/>
              <w:bottom w:val="single" w:sz="4" w:space="0" w:color="auto"/>
              <w:right w:val="single" w:sz="4" w:space="0" w:color="auto"/>
            </w:tcBorders>
          </w:tcPr>
          <w:p w14:paraId="3686A43D"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66577753" w14:textId="77777777" w:rsidR="00705E1D" w:rsidRPr="00C25BC1" w:rsidRDefault="00705E1D" w:rsidP="00C47FAB">
            <w:pPr>
              <w:pStyle w:val="TAL"/>
            </w:pPr>
          </w:p>
        </w:tc>
      </w:tr>
      <w:tr w:rsidR="00705E1D" w:rsidRPr="00C25BC1" w14:paraId="0227F335"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6B74EDCC" w14:textId="77777777" w:rsidR="00705E1D" w:rsidRPr="00C25BC1" w:rsidRDefault="00705E1D" w:rsidP="00C47FAB">
            <w:pPr>
              <w:pStyle w:val="TAL"/>
            </w:pPr>
            <w:r w:rsidRPr="00C25BC1">
              <w:t xml:space="preserve">    pdcp-Config</w:t>
            </w:r>
          </w:p>
        </w:tc>
        <w:tc>
          <w:tcPr>
            <w:tcW w:w="2267" w:type="dxa"/>
            <w:tcBorders>
              <w:top w:val="single" w:sz="4" w:space="0" w:color="auto"/>
              <w:left w:val="single" w:sz="4" w:space="0" w:color="auto"/>
              <w:bottom w:val="single" w:sz="4" w:space="0" w:color="auto"/>
              <w:right w:val="single" w:sz="4" w:space="0" w:color="auto"/>
            </w:tcBorders>
            <w:hideMark/>
          </w:tcPr>
          <w:p w14:paraId="7FD38D69" w14:textId="77777777" w:rsidR="00705E1D" w:rsidRPr="00C25BC1" w:rsidRDefault="00705E1D" w:rsidP="00C47FAB">
            <w:pPr>
              <w:pStyle w:val="TAL"/>
            </w:pPr>
            <w:r w:rsidRPr="00C25BC1">
              <w:t>PDCP-Config</w:t>
            </w:r>
          </w:p>
        </w:tc>
        <w:tc>
          <w:tcPr>
            <w:tcW w:w="1700" w:type="dxa"/>
            <w:tcBorders>
              <w:top w:val="single" w:sz="4" w:space="0" w:color="auto"/>
              <w:left w:val="single" w:sz="4" w:space="0" w:color="auto"/>
              <w:bottom w:val="single" w:sz="4" w:space="0" w:color="auto"/>
              <w:right w:val="single" w:sz="4" w:space="0" w:color="auto"/>
            </w:tcBorders>
          </w:tcPr>
          <w:p w14:paraId="71E50155"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79711462" w14:textId="77777777" w:rsidR="00705E1D" w:rsidRPr="00C25BC1" w:rsidRDefault="00705E1D" w:rsidP="00C47FAB">
            <w:pPr>
              <w:pStyle w:val="TAL"/>
            </w:pPr>
          </w:p>
        </w:tc>
      </w:tr>
      <w:tr w:rsidR="00705E1D" w:rsidRPr="00C25BC1" w14:paraId="3947BAC4"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51A9F89E" w14:textId="77777777" w:rsidR="00705E1D" w:rsidRPr="00C25BC1" w:rsidRDefault="00705E1D"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00B3A05E"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061BEDE6"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7882496C" w14:textId="77777777" w:rsidR="00705E1D" w:rsidRPr="00C25BC1" w:rsidRDefault="00705E1D" w:rsidP="00C47FAB">
            <w:pPr>
              <w:pStyle w:val="TAL"/>
            </w:pPr>
          </w:p>
        </w:tc>
      </w:tr>
      <w:tr w:rsidR="00705E1D" w:rsidRPr="00C25BC1" w14:paraId="24B01548"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0FD4B577" w14:textId="77777777" w:rsidR="00705E1D" w:rsidRPr="00C25BC1" w:rsidRDefault="00705E1D" w:rsidP="00C47FAB">
            <w:pPr>
              <w:pStyle w:val="TAL"/>
            </w:pPr>
            <w:r w:rsidRPr="00C25BC1">
              <w:t xml:space="preserve">  securityConfig SEQUENCE {</w:t>
            </w:r>
          </w:p>
        </w:tc>
        <w:tc>
          <w:tcPr>
            <w:tcW w:w="2267" w:type="dxa"/>
            <w:tcBorders>
              <w:top w:val="single" w:sz="4" w:space="0" w:color="auto"/>
              <w:left w:val="single" w:sz="4" w:space="0" w:color="auto"/>
              <w:bottom w:val="single" w:sz="4" w:space="0" w:color="auto"/>
              <w:right w:val="single" w:sz="4" w:space="0" w:color="auto"/>
            </w:tcBorders>
          </w:tcPr>
          <w:p w14:paraId="6E425BE9"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02CCF701"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0C2C907F" w14:textId="77777777" w:rsidR="00705E1D" w:rsidRPr="00C25BC1" w:rsidRDefault="00705E1D" w:rsidP="00C47FAB">
            <w:pPr>
              <w:pStyle w:val="TAL"/>
            </w:pPr>
          </w:p>
        </w:tc>
      </w:tr>
      <w:tr w:rsidR="00705E1D" w:rsidRPr="00C25BC1" w14:paraId="3C97BD7A"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122D3E05" w14:textId="77777777" w:rsidR="00705E1D" w:rsidRPr="00C25BC1" w:rsidRDefault="00705E1D" w:rsidP="00C47FAB">
            <w:pPr>
              <w:pStyle w:val="TAL"/>
            </w:pPr>
            <w:r w:rsidRPr="00C25BC1">
              <w:t xml:space="preserve">    keyToUse</w:t>
            </w:r>
          </w:p>
        </w:tc>
        <w:tc>
          <w:tcPr>
            <w:tcW w:w="2267" w:type="dxa"/>
            <w:tcBorders>
              <w:top w:val="single" w:sz="4" w:space="0" w:color="auto"/>
              <w:left w:val="single" w:sz="4" w:space="0" w:color="auto"/>
              <w:bottom w:val="single" w:sz="4" w:space="0" w:color="auto"/>
              <w:right w:val="single" w:sz="4" w:space="0" w:color="auto"/>
            </w:tcBorders>
            <w:hideMark/>
          </w:tcPr>
          <w:p w14:paraId="6CB10C5C" w14:textId="77777777" w:rsidR="00705E1D" w:rsidRPr="00C25BC1" w:rsidRDefault="00705E1D" w:rsidP="00C47FAB">
            <w:pPr>
              <w:pStyle w:val="TAL"/>
            </w:pPr>
            <w:r w:rsidRPr="00C25BC1">
              <w:t>Secondary</w:t>
            </w:r>
          </w:p>
        </w:tc>
        <w:tc>
          <w:tcPr>
            <w:tcW w:w="1700" w:type="dxa"/>
            <w:tcBorders>
              <w:top w:val="single" w:sz="4" w:space="0" w:color="auto"/>
              <w:left w:val="single" w:sz="4" w:space="0" w:color="auto"/>
              <w:bottom w:val="single" w:sz="4" w:space="0" w:color="auto"/>
              <w:right w:val="single" w:sz="4" w:space="0" w:color="auto"/>
            </w:tcBorders>
          </w:tcPr>
          <w:p w14:paraId="5F341301"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6BC9ED0B" w14:textId="77777777" w:rsidR="00705E1D" w:rsidRPr="00C25BC1" w:rsidRDefault="00705E1D" w:rsidP="00C47FAB">
            <w:pPr>
              <w:pStyle w:val="TAL"/>
            </w:pPr>
          </w:p>
        </w:tc>
      </w:tr>
      <w:tr w:rsidR="00705E1D" w:rsidRPr="00C25BC1" w14:paraId="4CBB685F"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244CBC2D" w14:textId="77777777" w:rsidR="00705E1D" w:rsidRPr="00C25BC1" w:rsidRDefault="00705E1D"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2EDBCF6F"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41B19AEF"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559192D9" w14:textId="77777777" w:rsidR="00705E1D" w:rsidRPr="00C25BC1" w:rsidRDefault="00705E1D" w:rsidP="00C47FAB">
            <w:pPr>
              <w:pStyle w:val="TAL"/>
            </w:pPr>
          </w:p>
        </w:tc>
      </w:tr>
      <w:tr w:rsidR="00705E1D" w:rsidRPr="00C25BC1" w14:paraId="3709209D"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4C9FE0AC" w14:textId="77777777" w:rsidR="00705E1D" w:rsidRPr="00C25BC1" w:rsidRDefault="00705E1D" w:rsidP="00C47FAB">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Pr>
          <w:p w14:paraId="2C7B105C"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082F6627"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1D6E99A5" w14:textId="77777777" w:rsidR="00705E1D" w:rsidRPr="00C25BC1" w:rsidRDefault="00705E1D" w:rsidP="00C47FAB">
            <w:pPr>
              <w:pStyle w:val="TAL"/>
            </w:pPr>
          </w:p>
        </w:tc>
      </w:tr>
    </w:tbl>
    <w:p w14:paraId="7435006C" w14:textId="77777777" w:rsidR="00705E1D" w:rsidRPr="00C25BC1" w:rsidRDefault="00705E1D" w:rsidP="00705E1D"/>
    <w:p w14:paraId="305E23D3" w14:textId="77777777" w:rsidR="00705E1D" w:rsidRPr="00C25BC1" w:rsidRDefault="00705E1D" w:rsidP="00705E1D">
      <w:pPr>
        <w:pStyle w:val="TH"/>
      </w:pPr>
      <w:r w:rsidRPr="00C25BC1">
        <w:lastRenderedPageBreak/>
        <w:t xml:space="preserve">Table 8.2.2.8.2.3.3-15: </w:t>
      </w:r>
      <w:r w:rsidRPr="00C25BC1">
        <w:rPr>
          <w:i/>
        </w:rPr>
        <w:t xml:space="preserve">RRCReconfiguration </w:t>
      </w:r>
      <w:r w:rsidRPr="00C25BC1">
        <w:t>(step 13, Table 8.2.2.8.2.3.2-1)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705E1D" w:rsidRPr="00C25BC1" w14:paraId="28BB5EC3" w14:textId="77777777" w:rsidTr="00C47FAB">
        <w:tc>
          <w:tcPr>
            <w:tcW w:w="9720" w:type="dxa"/>
            <w:gridSpan w:val="4"/>
            <w:tcBorders>
              <w:top w:val="single" w:sz="4" w:space="0" w:color="auto"/>
              <w:left w:val="single" w:sz="4" w:space="0" w:color="auto"/>
              <w:bottom w:val="single" w:sz="4" w:space="0" w:color="auto"/>
              <w:right w:val="single" w:sz="4" w:space="0" w:color="auto"/>
            </w:tcBorders>
            <w:hideMark/>
          </w:tcPr>
          <w:p w14:paraId="26912168" w14:textId="77777777" w:rsidR="00705E1D" w:rsidRPr="00C25BC1" w:rsidRDefault="00705E1D" w:rsidP="00C47FAB">
            <w:pPr>
              <w:pStyle w:val="TAL"/>
            </w:pPr>
            <w:r w:rsidRPr="00C25BC1">
              <w:t>Derivation Path: TS 38.508-1 [4], Table 4.6.1-13</w:t>
            </w:r>
          </w:p>
        </w:tc>
      </w:tr>
      <w:tr w:rsidR="00705E1D" w:rsidRPr="00C25BC1" w14:paraId="17CFEE84"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F195C" w14:textId="77777777" w:rsidR="00705E1D" w:rsidRPr="00C25BC1" w:rsidRDefault="00705E1D" w:rsidP="00C47FAB">
            <w:pPr>
              <w:pStyle w:val="TAH"/>
            </w:pPr>
            <w:r w:rsidRPr="00C25BC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CB2F1" w14:textId="77777777" w:rsidR="00705E1D" w:rsidRPr="00C25BC1" w:rsidRDefault="00705E1D" w:rsidP="00C47FAB">
            <w:pPr>
              <w:pStyle w:val="TAH"/>
            </w:pPr>
            <w:r w:rsidRPr="00C25BC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99D32" w14:textId="77777777" w:rsidR="00705E1D" w:rsidRPr="00C25BC1" w:rsidRDefault="00705E1D" w:rsidP="00C47FAB">
            <w:pPr>
              <w:pStyle w:val="TAH"/>
            </w:pPr>
            <w:r w:rsidRPr="00C25BC1">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0523E" w14:textId="77777777" w:rsidR="00705E1D" w:rsidRPr="00C25BC1" w:rsidRDefault="00705E1D" w:rsidP="00C47FAB">
            <w:pPr>
              <w:pStyle w:val="TAH"/>
            </w:pPr>
            <w:r w:rsidRPr="00C25BC1">
              <w:t>Condition</w:t>
            </w:r>
          </w:p>
        </w:tc>
      </w:tr>
      <w:tr w:rsidR="00705E1D" w:rsidRPr="00C25BC1" w14:paraId="4CEA72EA"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DF733" w14:textId="77777777" w:rsidR="00705E1D" w:rsidRPr="00C25BC1" w:rsidRDefault="00705E1D" w:rsidP="00C47FAB">
            <w:pPr>
              <w:pStyle w:val="TAL"/>
            </w:pPr>
            <w:r w:rsidRPr="00C25BC1">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130AE"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52BD3"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F025C" w14:textId="77777777" w:rsidR="00705E1D" w:rsidRPr="00C25BC1" w:rsidRDefault="00705E1D" w:rsidP="00C47FAB">
            <w:pPr>
              <w:pStyle w:val="TAL"/>
            </w:pPr>
          </w:p>
        </w:tc>
      </w:tr>
      <w:tr w:rsidR="00705E1D" w:rsidRPr="00C25BC1" w14:paraId="50CD07FE"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75FA3" w14:textId="77777777" w:rsidR="00705E1D" w:rsidRPr="00C25BC1" w:rsidRDefault="00705E1D" w:rsidP="00C47FAB">
            <w:pPr>
              <w:pStyle w:val="TAL"/>
            </w:pPr>
            <w:r w:rsidRPr="00C25BC1">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CC7E2"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CF083"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38909" w14:textId="77777777" w:rsidR="00705E1D" w:rsidRPr="00C25BC1" w:rsidRDefault="00705E1D" w:rsidP="00C47FAB">
            <w:pPr>
              <w:pStyle w:val="TAL"/>
            </w:pPr>
          </w:p>
        </w:tc>
      </w:tr>
      <w:tr w:rsidR="00705E1D" w:rsidRPr="00C25BC1" w14:paraId="65099F17"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8806D" w14:textId="77777777" w:rsidR="00705E1D" w:rsidRPr="00C25BC1" w:rsidRDefault="00705E1D" w:rsidP="00C47FAB">
            <w:pPr>
              <w:pStyle w:val="TAL"/>
            </w:pPr>
            <w:r w:rsidRPr="00C25BC1">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3B7AF"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A5F23"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07BC9" w14:textId="77777777" w:rsidR="00705E1D" w:rsidRPr="00C25BC1" w:rsidRDefault="00705E1D" w:rsidP="00C47FAB">
            <w:pPr>
              <w:pStyle w:val="TAL"/>
            </w:pPr>
          </w:p>
        </w:tc>
      </w:tr>
      <w:tr w:rsidR="00705E1D" w:rsidRPr="00C25BC1" w14:paraId="5B60377F"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923BA" w14:textId="77777777" w:rsidR="00705E1D" w:rsidRPr="00C25BC1" w:rsidRDefault="00705E1D" w:rsidP="00C47FAB">
            <w:pPr>
              <w:pStyle w:val="TAL"/>
            </w:pPr>
            <w:r w:rsidRPr="00C25BC1">
              <w:t xml:space="preserve">      radioBearerConfig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C5F66" w14:textId="77777777" w:rsidR="00705E1D" w:rsidRPr="00C25BC1" w:rsidRDefault="00705E1D" w:rsidP="00C47FAB">
            <w:pPr>
              <w:pStyle w:val="TAL"/>
            </w:pPr>
            <w:r w:rsidRPr="00C25BC1">
              <w:t xml:space="preserve">RadioBearerConfig according to TS 38.508-1[4] Table 4.6.3-132: </w:t>
            </w:r>
            <w:r w:rsidRPr="00C25BC1">
              <w:rPr>
                <w:i/>
              </w:rPr>
              <w:t>RadioBearerConfig</w:t>
            </w:r>
            <w:r w:rsidRPr="00C25BC1">
              <w:t xml:space="preserve"> with conditions SRB1, SRB2, DRBn, DRBm, Re-establish_PDCP</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4BB2D" w14:textId="77777777" w:rsidR="00705E1D" w:rsidRPr="00C25BC1" w:rsidRDefault="00705E1D" w:rsidP="00C47FAB">
            <w:pPr>
              <w:pStyle w:val="TAL"/>
            </w:pPr>
            <w:r w:rsidRPr="00C25BC1">
              <w:t>DRBn and DRBm is allocated according to internal TTCN mapping</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D6F37" w14:textId="77777777" w:rsidR="00705E1D" w:rsidRPr="00C25BC1" w:rsidRDefault="00705E1D" w:rsidP="00C47FAB">
            <w:pPr>
              <w:pStyle w:val="TAL"/>
            </w:pPr>
          </w:p>
        </w:tc>
      </w:tr>
      <w:tr w:rsidR="00705E1D" w:rsidRPr="00C25BC1" w14:paraId="0105FFC2"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DDB8D" w14:textId="77777777" w:rsidR="00705E1D" w:rsidRPr="00C25BC1" w:rsidRDefault="00705E1D"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C68F3"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2D2A6"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7EFC4" w14:textId="77777777" w:rsidR="00705E1D" w:rsidRPr="00C25BC1" w:rsidRDefault="00705E1D" w:rsidP="00C47FAB">
            <w:pPr>
              <w:pStyle w:val="TAL"/>
            </w:pPr>
          </w:p>
        </w:tc>
      </w:tr>
      <w:tr w:rsidR="00705E1D" w:rsidRPr="00C25BC1" w14:paraId="41D99BCE"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168E0" w14:textId="77777777" w:rsidR="00705E1D" w:rsidRPr="00C25BC1" w:rsidRDefault="00705E1D" w:rsidP="00C47FAB">
            <w:pPr>
              <w:pStyle w:val="TAL"/>
            </w:pPr>
            <w:r w:rsidRPr="00C25BC1">
              <w:t xml:space="preserve">          masterCellGroup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14A72" w14:textId="77777777" w:rsidR="00705E1D" w:rsidRPr="00C25BC1" w:rsidRDefault="00705E1D" w:rsidP="00C47FAB">
            <w:pPr>
              <w:pStyle w:val="TAL"/>
            </w:pPr>
            <w:r w:rsidRPr="00C25BC1">
              <w:t>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1BA06" w14:textId="77777777" w:rsidR="00705E1D" w:rsidRPr="00C25BC1" w:rsidRDefault="00705E1D" w:rsidP="00C47FAB">
            <w:pPr>
              <w:pStyle w:val="TAL"/>
            </w:pPr>
            <w:r w:rsidRPr="00C25BC1">
              <w:t>OCTET STRING (CONTAINING CellGroupConfig)</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A6461" w14:textId="77777777" w:rsidR="00705E1D" w:rsidRPr="00C25BC1" w:rsidRDefault="00705E1D" w:rsidP="00C47FAB">
            <w:pPr>
              <w:pStyle w:val="TAL"/>
            </w:pPr>
          </w:p>
        </w:tc>
      </w:tr>
      <w:tr w:rsidR="00705E1D" w:rsidRPr="00C25BC1" w14:paraId="488E0093"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543AFB03"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75BC7F5F"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5B6F652F"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5B8997B6" w14:textId="77777777" w:rsidR="00705E1D" w:rsidRPr="00C25BC1" w:rsidRDefault="00705E1D" w:rsidP="00C47FAB">
            <w:pPr>
              <w:pStyle w:val="TAL"/>
            </w:pPr>
          </w:p>
        </w:tc>
      </w:tr>
      <w:tr w:rsidR="00705E1D" w:rsidRPr="00C25BC1" w14:paraId="4A97AFC0"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0AB8F0FB"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74017E09"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784D0997"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3E75DC78" w14:textId="77777777" w:rsidR="00705E1D" w:rsidRPr="00C25BC1" w:rsidRDefault="00705E1D" w:rsidP="00C47FAB">
            <w:pPr>
              <w:pStyle w:val="TAL"/>
            </w:pPr>
          </w:p>
        </w:tc>
      </w:tr>
      <w:tr w:rsidR="00705E1D" w:rsidRPr="00C25BC1" w14:paraId="4813DEEC"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383E2F85"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44B1C1D4"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7265CAEA"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4626583C" w14:textId="77777777" w:rsidR="00705E1D" w:rsidRPr="00C25BC1" w:rsidRDefault="00705E1D" w:rsidP="00C47FAB">
            <w:pPr>
              <w:pStyle w:val="TAL"/>
            </w:pPr>
          </w:p>
        </w:tc>
      </w:tr>
      <w:tr w:rsidR="00705E1D" w:rsidRPr="00C25BC1" w14:paraId="597633D2"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3D5BD781"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07674C8E"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20F08B26"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4717070C" w14:textId="77777777" w:rsidR="00705E1D" w:rsidRPr="00C25BC1" w:rsidRDefault="00705E1D" w:rsidP="00C47FAB">
            <w:pPr>
              <w:pStyle w:val="TAL"/>
            </w:pPr>
          </w:p>
        </w:tc>
      </w:tr>
    </w:tbl>
    <w:p w14:paraId="26AEDEAD" w14:textId="77777777" w:rsidR="00705E1D" w:rsidRPr="00C25BC1" w:rsidRDefault="00705E1D" w:rsidP="00705E1D"/>
    <w:p w14:paraId="1DA14F18" w14:textId="77777777" w:rsidR="00705E1D" w:rsidRPr="00C25BC1" w:rsidRDefault="00705E1D" w:rsidP="00705E1D">
      <w:pPr>
        <w:pStyle w:val="TH"/>
      </w:pPr>
      <w:r w:rsidRPr="00C25BC1">
        <w:t>Table 8.2.2.8.2.3.3-16: CellGroupConfig (Table 8.2.2.8.2.3.3-15)</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705E1D" w:rsidRPr="00C25BC1" w14:paraId="277B7040" w14:textId="77777777" w:rsidTr="00C47FA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06400B1" w14:textId="77777777" w:rsidR="00705E1D" w:rsidRPr="00C25BC1" w:rsidRDefault="00705E1D" w:rsidP="00C47FAB">
            <w:pPr>
              <w:pStyle w:val="TAL"/>
            </w:pPr>
            <w:r w:rsidRPr="00C25BC1">
              <w:t>Derivation Path: TS 38.508-1, table 4.6.3-19 with condition PCell_Change</w:t>
            </w:r>
          </w:p>
        </w:tc>
      </w:tr>
      <w:tr w:rsidR="00705E1D" w:rsidRPr="00C25BC1" w14:paraId="4F8B7716"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E1AF2" w14:textId="77777777" w:rsidR="00705E1D" w:rsidRPr="00C25BC1" w:rsidRDefault="00705E1D" w:rsidP="00C47FAB">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AC8BA1" w14:textId="77777777" w:rsidR="00705E1D" w:rsidRPr="00C25BC1" w:rsidRDefault="00705E1D" w:rsidP="00C47FAB">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597E6" w14:textId="77777777" w:rsidR="00705E1D" w:rsidRPr="00C25BC1" w:rsidRDefault="00705E1D"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12880" w14:textId="77777777" w:rsidR="00705E1D" w:rsidRPr="00C25BC1" w:rsidRDefault="00705E1D" w:rsidP="00C47FAB">
            <w:pPr>
              <w:pStyle w:val="TAH"/>
            </w:pPr>
            <w:r w:rsidRPr="00C25BC1">
              <w:t>Condition</w:t>
            </w:r>
          </w:p>
        </w:tc>
      </w:tr>
      <w:tr w:rsidR="00705E1D" w:rsidRPr="00C25BC1" w14:paraId="63146613"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476DC" w14:textId="77777777" w:rsidR="00705E1D" w:rsidRPr="00C25BC1" w:rsidRDefault="00705E1D" w:rsidP="00C47FAB">
            <w:pPr>
              <w:pStyle w:val="TAL"/>
            </w:pPr>
            <w:r w:rsidRPr="00C25BC1">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0B708"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A70F8"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CA35F" w14:textId="77777777" w:rsidR="00705E1D" w:rsidRPr="00C25BC1" w:rsidRDefault="00705E1D" w:rsidP="00C47FAB">
            <w:pPr>
              <w:pStyle w:val="TAL"/>
            </w:pPr>
          </w:p>
        </w:tc>
      </w:tr>
      <w:tr w:rsidR="00705E1D" w:rsidRPr="00C25BC1" w14:paraId="40F3E873"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CDCB1" w14:textId="77777777" w:rsidR="00705E1D" w:rsidRPr="00C25BC1" w:rsidRDefault="00705E1D" w:rsidP="00C47FAB">
            <w:pPr>
              <w:pStyle w:val="TAL"/>
            </w:pPr>
            <w:r w:rsidRPr="00C25BC1">
              <w:t xml:space="preserve">  rlc-BearerToAddModList SEQUENCE (SIZE(1..maxLC-ID)) OF RLC-BearerConfig</w:t>
            </w:r>
            <w:r w:rsidRPr="00C25BC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B3A75" w14:textId="77777777" w:rsidR="00705E1D" w:rsidRPr="00C25BC1" w:rsidRDefault="00705E1D" w:rsidP="00C47FAB">
            <w:pPr>
              <w:pStyle w:val="TAL"/>
            </w:pPr>
            <w:r w:rsidRPr="00C25BC1">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E7145"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C4AF2" w14:textId="77777777" w:rsidR="00705E1D" w:rsidRPr="00C25BC1" w:rsidRDefault="00705E1D" w:rsidP="00C47FAB">
            <w:pPr>
              <w:pStyle w:val="TAL"/>
            </w:pPr>
          </w:p>
        </w:tc>
      </w:tr>
      <w:tr w:rsidR="00705E1D" w:rsidRPr="00C25BC1" w14:paraId="05885D08" w14:textId="77777777" w:rsidTr="00C47FAB">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8296901" w14:textId="77777777" w:rsidR="00705E1D" w:rsidRPr="00C25BC1" w:rsidRDefault="00705E1D" w:rsidP="00C47FAB">
            <w:pPr>
              <w:pStyle w:val="TAL"/>
            </w:pPr>
            <w:r w:rsidRPr="00C25BC1">
              <w:t xml:space="preserve">    RLC-BearerConfig[1]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E4B6B" w14:textId="77777777" w:rsidR="00705E1D" w:rsidRPr="00C25BC1" w:rsidRDefault="00705E1D" w:rsidP="00C47FAB">
            <w:pPr>
              <w:pStyle w:val="TAL"/>
            </w:pPr>
            <w:r w:rsidRPr="00C25BC1">
              <w:t xml:space="preserve">RLC-BearerConfig as per TS 38.508-1[4] Table 4.6.3-148: </w:t>
            </w:r>
            <w:r w:rsidRPr="00C25BC1">
              <w:rPr>
                <w:i/>
              </w:rPr>
              <w:t>RLC-BearerConfig</w:t>
            </w:r>
            <w:r w:rsidRPr="00C25BC1">
              <w:t xml:space="preserve"> with conditions SRB1, SRB2, DRBn, DRBm and Re-establish_RLC</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00B9C" w14:textId="77777777" w:rsidR="00705E1D" w:rsidRPr="00C25BC1" w:rsidRDefault="00705E1D" w:rsidP="00C47FAB">
            <w:pPr>
              <w:pStyle w:val="TAL"/>
            </w:pPr>
            <w:r w:rsidRPr="00C25BC1">
              <w:t>DRBn on MCG and DRBm on SCG are allocated according to internal TTCN mapping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A1AF0" w14:textId="77777777" w:rsidR="00705E1D" w:rsidRPr="00C25BC1" w:rsidRDefault="00705E1D" w:rsidP="00C47FAB">
            <w:pPr>
              <w:pStyle w:val="TAL"/>
            </w:pPr>
          </w:p>
        </w:tc>
      </w:tr>
      <w:tr w:rsidR="00705E1D" w:rsidRPr="00C25BC1" w14:paraId="135B85C3"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5A87D" w14:textId="77777777" w:rsidR="00705E1D" w:rsidRPr="00C25BC1" w:rsidRDefault="00705E1D"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DA02B"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68CE1"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765DD" w14:textId="77777777" w:rsidR="00705E1D" w:rsidRPr="00C25BC1" w:rsidRDefault="00705E1D" w:rsidP="00C47FAB">
            <w:pPr>
              <w:pStyle w:val="TAL"/>
            </w:pPr>
          </w:p>
        </w:tc>
      </w:tr>
    </w:tbl>
    <w:p w14:paraId="39273F57" w14:textId="77777777" w:rsidR="00705E1D" w:rsidRPr="00C25BC1" w:rsidRDefault="00705E1D" w:rsidP="00705E1D"/>
    <w:p w14:paraId="31B5BA9B" w14:textId="77777777" w:rsidR="00705E1D" w:rsidRPr="00C25BC1" w:rsidRDefault="00705E1D" w:rsidP="00705E1D">
      <w:pPr>
        <w:pStyle w:val="TH"/>
      </w:pPr>
      <w:r w:rsidRPr="00C25BC1">
        <w:lastRenderedPageBreak/>
        <w:t xml:space="preserve">Table 8.2.2.8.2.3.3-17: </w:t>
      </w:r>
      <w:r w:rsidRPr="00C25BC1">
        <w:rPr>
          <w:i/>
        </w:rPr>
        <w:t xml:space="preserve">RRCReconfiguration </w:t>
      </w:r>
      <w:r w:rsidRPr="00C25BC1">
        <w:t>(step 16, Table 8.2.2.8.2.3.2-1)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705E1D" w:rsidRPr="00C25BC1" w14:paraId="4AA82BA8" w14:textId="77777777" w:rsidTr="00C47FAB">
        <w:tc>
          <w:tcPr>
            <w:tcW w:w="9720" w:type="dxa"/>
            <w:gridSpan w:val="4"/>
            <w:tcBorders>
              <w:top w:val="single" w:sz="4" w:space="0" w:color="auto"/>
              <w:left w:val="single" w:sz="4" w:space="0" w:color="auto"/>
              <w:bottom w:val="single" w:sz="4" w:space="0" w:color="auto"/>
              <w:right w:val="single" w:sz="4" w:space="0" w:color="auto"/>
            </w:tcBorders>
            <w:hideMark/>
          </w:tcPr>
          <w:p w14:paraId="23C4A985" w14:textId="77777777" w:rsidR="00705E1D" w:rsidRPr="00C25BC1" w:rsidRDefault="00705E1D" w:rsidP="00C47FAB">
            <w:pPr>
              <w:pStyle w:val="TAL"/>
            </w:pPr>
            <w:r w:rsidRPr="00C25BC1">
              <w:t>Derivation Path: TS 38.508-1 [4], Table 4.6.1-13</w:t>
            </w:r>
          </w:p>
        </w:tc>
      </w:tr>
      <w:tr w:rsidR="00705E1D" w:rsidRPr="00C25BC1" w14:paraId="2D69E8E9"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FABCA" w14:textId="77777777" w:rsidR="00705E1D" w:rsidRPr="00C25BC1" w:rsidRDefault="00705E1D" w:rsidP="00C47FAB">
            <w:pPr>
              <w:pStyle w:val="TAH"/>
            </w:pPr>
            <w:r w:rsidRPr="00C25BC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E4377" w14:textId="77777777" w:rsidR="00705E1D" w:rsidRPr="00C25BC1" w:rsidRDefault="00705E1D" w:rsidP="00C47FAB">
            <w:pPr>
              <w:pStyle w:val="TAH"/>
            </w:pPr>
            <w:r w:rsidRPr="00C25BC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F1954" w14:textId="77777777" w:rsidR="00705E1D" w:rsidRPr="00C25BC1" w:rsidRDefault="00705E1D" w:rsidP="00C47FAB">
            <w:pPr>
              <w:pStyle w:val="TAH"/>
            </w:pPr>
            <w:r w:rsidRPr="00C25BC1">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B70FA" w14:textId="77777777" w:rsidR="00705E1D" w:rsidRPr="00C25BC1" w:rsidRDefault="00705E1D" w:rsidP="00C47FAB">
            <w:pPr>
              <w:pStyle w:val="TAH"/>
            </w:pPr>
            <w:r w:rsidRPr="00C25BC1">
              <w:t>Condition</w:t>
            </w:r>
          </w:p>
        </w:tc>
      </w:tr>
      <w:tr w:rsidR="00705E1D" w:rsidRPr="00C25BC1" w14:paraId="763AB410"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8EE10" w14:textId="77777777" w:rsidR="00705E1D" w:rsidRPr="00C25BC1" w:rsidRDefault="00705E1D" w:rsidP="00C47FAB">
            <w:pPr>
              <w:pStyle w:val="TAL"/>
            </w:pPr>
            <w:r w:rsidRPr="00C25BC1">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1B739"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EF69F"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827C6" w14:textId="77777777" w:rsidR="00705E1D" w:rsidRPr="00C25BC1" w:rsidRDefault="00705E1D" w:rsidP="00C47FAB">
            <w:pPr>
              <w:pStyle w:val="TAL"/>
            </w:pPr>
          </w:p>
        </w:tc>
      </w:tr>
      <w:tr w:rsidR="00705E1D" w:rsidRPr="00C25BC1" w14:paraId="0E9467C0"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1AC18C" w14:textId="77777777" w:rsidR="00705E1D" w:rsidRPr="00C25BC1" w:rsidRDefault="00705E1D" w:rsidP="00C47FAB">
            <w:pPr>
              <w:pStyle w:val="TAL"/>
            </w:pPr>
            <w:r w:rsidRPr="00C25BC1">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FFBE4"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F201B"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FBA8C" w14:textId="77777777" w:rsidR="00705E1D" w:rsidRPr="00C25BC1" w:rsidRDefault="00705E1D" w:rsidP="00C47FAB">
            <w:pPr>
              <w:pStyle w:val="TAL"/>
            </w:pPr>
          </w:p>
        </w:tc>
      </w:tr>
      <w:tr w:rsidR="00705E1D" w:rsidRPr="00C25BC1" w14:paraId="7CB56F2B"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CF0E3" w14:textId="77777777" w:rsidR="00705E1D" w:rsidRPr="00C25BC1" w:rsidRDefault="00705E1D" w:rsidP="00C47FAB">
            <w:pPr>
              <w:pStyle w:val="TAL"/>
            </w:pPr>
            <w:r w:rsidRPr="00C25BC1">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220E2"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47803"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CD2F3" w14:textId="77777777" w:rsidR="00705E1D" w:rsidRPr="00C25BC1" w:rsidRDefault="00705E1D" w:rsidP="00C47FAB">
            <w:pPr>
              <w:pStyle w:val="TAL"/>
            </w:pPr>
          </w:p>
        </w:tc>
      </w:tr>
      <w:tr w:rsidR="00705E1D" w:rsidRPr="00C25BC1" w14:paraId="1284FA17"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6BBFB" w14:textId="77777777" w:rsidR="00705E1D" w:rsidRPr="00C25BC1" w:rsidRDefault="00705E1D" w:rsidP="00C47FAB">
            <w:pPr>
              <w:pStyle w:val="TAL"/>
            </w:pPr>
            <w:r w:rsidRPr="00C25BC1">
              <w:t xml:space="preserve">      radioBearerConfig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673AA" w14:textId="77777777" w:rsidR="00705E1D" w:rsidRPr="00C25BC1" w:rsidRDefault="00705E1D" w:rsidP="00C47FAB">
            <w:pPr>
              <w:pStyle w:val="TAL"/>
            </w:pPr>
            <w:r w:rsidRPr="00C25BC1">
              <w:t xml:space="preserve">RadioBearerConfig according to TS 38.508-1[4] Table 4.6.3-132: </w:t>
            </w:r>
            <w:r w:rsidRPr="00C25BC1">
              <w:rPr>
                <w:i/>
              </w:rPr>
              <w:t>RadioBearerConfig</w:t>
            </w:r>
            <w:r w:rsidRPr="00C25BC1">
              <w:t xml:space="preserve"> with conditions SRB1, SRB2, DRBm, Re-establish_PDCP</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FEE50" w14:textId="77777777" w:rsidR="00705E1D" w:rsidRPr="00C25BC1" w:rsidRDefault="00705E1D" w:rsidP="00C47FAB">
            <w:pPr>
              <w:pStyle w:val="TAL"/>
            </w:pPr>
            <w:r w:rsidRPr="00C25BC1">
              <w:t>DRBm on MCG  is allocated according to internal TTCN mapping</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65DAF" w14:textId="77777777" w:rsidR="00705E1D" w:rsidRPr="00C25BC1" w:rsidRDefault="00705E1D" w:rsidP="00C47FAB">
            <w:pPr>
              <w:pStyle w:val="TAL"/>
            </w:pPr>
          </w:p>
        </w:tc>
      </w:tr>
      <w:tr w:rsidR="00705E1D" w:rsidRPr="00C25BC1" w14:paraId="4C755A16"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AECF8" w14:textId="77777777" w:rsidR="00705E1D" w:rsidRPr="00C25BC1" w:rsidRDefault="00705E1D"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1AACE"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269F7"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80D5C" w14:textId="77777777" w:rsidR="00705E1D" w:rsidRPr="00C25BC1" w:rsidRDefault="00705E1D" w:rsidP="00C47FAB">
            <w:pPr>
              <w:pStyle w:val="TAL"/>
            </w:pPr>
          </w:p>
        </w:tc>
      </w:tr>
      <w:tr w:rsidR="00705E1D" w:rsidRPr="00C25BC1" w14:paraId="5AB7FEBE"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DEBC3" w14:textId="77777777" w:rsidR="00705E1D" w:rsidRPr="00C25BC1" w:rsidRDefault="00705E1D" w:rsidP="00C47FAB">
            <w:pPr>
              <w:pStyle w:val="TAL"/>
            </w:pPr>
            <w:r w:rsidRPr="00C25BC1">
              <w:t xml:space="preserve">          masterCellGroup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A75A7" w14:textId="77777777" w:rsidR="00705E1D" w:rsidRPr="00C25BC1" w:rsidRDefault="00705E1D" w:rsidP="00C47FAB">
            <w:pPr>
              <w:pStyle w:val="TAL"/>
            </w:pPr>
            <w:r w:rsidRPr="00C25BC1">
              <w:t>CellGroupConfig-MCG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04B07" w14:textId="77777777" w:rsidR="00705E1D" w:rsidRPr="00C25BC1" w:rsidRDefault="00705E1D" w:rsidP="00C47FAB">
            <w:pPr>
              <w:pStyle w:val="TAL"/>
            </w:pPr>
            <w:r w:rsidRPr="00C25BC1">
              <w:t>OCTET STRING (CONTAINING CellGroupConfig)</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B30B1" w14:textId="77777777" w:rsidR="00705E1D" w:rsidRPr="00C25BC1" w:rsidRDefault="00705E1D" w:rsidP="00C47FAB">
            <w:pPr>
              <w:pStyle w:val="TAL"/>
            </w:pPr>
          </w:p>
        </w:tc>
      </w:tr>
      <w:tr w:rsidR="00705E1D" w:rsidRPr="00C25BC1" w14:paraId="61F17D82"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4B662" w14:textId="77777777" w:rsidR="00705E1D" w:rsidRPr="00C25BC1" w:rsidRDefault="00705E1D"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5B501"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DB450"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B4FCF" w14:textId="77777777" w:rsidR="00705E1D" w:rsidRPr="00C25BC1" w:rsidRDefault="00705E1D" w:rsidP="00C47FAB">
            <w:pPr>
              <w:pStyle w:val="TAL"/>
            </w:pPr>
          </w:p>
        </w:tc>
      </w:tr>
      <w:tr w:rsidR="00705E1D" w:rsidRPr="00C25BC1" w14:paraId="4097E3E6"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8BEBE" w14:textId="77777777" w:rsidR="00705E1D" w:rsidRPr="00C25BC1" w:rsidRDefault="00705E1D"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A42AF"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D0E3D"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80BC1" w14:textId="77777777" w:rsidR="00705E1D" w:rsidRPr="00C25BC1" w:rsidRDefault="00705E1D" w:rsidP="00C47FAB">
            <w:pPr>
              <w:pStyle w:val="TAL"/>
            </w:pPr>
          </w:p>
        </w:tc>
      </w:tr>
      <w:tr w:rsidR="00705E1D" w:rsidRPr="00C25BC1" w14:paraId="3D526B41"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EC0E7" w14:textId="77777777" w:rsidR="00705E1D" w:rsidRPr="00C25BC1" w:rsidRDefault="00705E1D" w:rsidP="00C47FAB">
            <w:pPr>
              <w:pStyle w:val="TAL"/>
            </w:pPr>
            <w:r w:rsidRPr="00C25BC1">
              <w:t xml:space="preserve">              mrdc-SecondaryCellGroupConfig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B294C"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C181C"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5B94D" w14:textId="77777777" w:rsidR="00705E1D" w:rsidRPr="00C25BC1" w:rsidRDefault="00705E1D" w:rsidP="00C47FAB">
            <w:pPr>
              <w:pStyle w:val="TAL"/>
            </w:pPr>
          </w:p>
        </w:tc>
      </w:tr>
      <w:tr w:rsidR="00705E1D" w:rsidRPr="00C25BC1" w14:paraId="058D4688"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1DE983DE" w14:textId="77777777" w:rsidR="00705E1D" w:rsidRPr="00C25BC1" w:rsidRDefault="00705E1D" w:rsidP="00C47FAB">
            <w:pPr>
              <w:pStyle w:val="TAL"/>
            </w:pPr>
            <w:r w:rsidRPr="00C25BC1">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22749AAA"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6E5E3C61"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303F402A" w14:textId="77777777" w:rsidR="00705E1D" w:rsidRPr="00C25BC1" w:rsidRDefault="00705E1D" w:rsidP="00C47FAB">
            <w:pPr>
              <w:pStyle w:val="TAL"/>
            </w:pPr>
          </w:p>
        </w:tc>
      </w:tr>
      <w:tr w:rsidR="00705E1D" w:rsidRPr="00C25BC1" w14:paraId="04844753"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17D77686" w14:textId="77777777" w:rsidR="00705E1D" w:rsidRPr="00C25BC1" w:rsidRDefault="00705E1D" w:rsidP="00C47FAB">
            <w:pPr>
              <w:pStyle w:val="TAL"/>
            </w:pPr>
            <w:r w:rsidRPr="00C25BC1">
              <w:t xml:space="preserve">                  mrdc-SecondaryCellGroup CHOICE {</w:t>
            </w:r>
          </w:p>
        </w:tc>
        <w:tc>
          <w:tcPr>
            <w:tcW w:w="2268" w:type="dxa"/>
            <w:tcBorders>
              <w:top w:val="single" w:sz="4" w:space="0" w:color="auto"/>
              <w:left w:val="single" w:sz="4" w:space="0" w:color="auto"/>
              <w:bottom w:val="single" w:sz="4" w:space="0" w:color="auto"/>
              <w:right w:val="single" w:sz="4" w:space="0" w:color="auto"/>
            </w:tcBorders>
          </w:tcPr>
          <w:p w14:paraId="3FEA9F1D"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26E6EA5D"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03B9A890" w14:textId="77777777" w:rsidR="00705E1D" w:rsidRPr="00C25BC1" w:rsidRDefault="00705E1D" w:rsidP="00C47FAB">
            <w:pPr>
              <w:pStyle w:val="TAL"/>
            </w:pPr>
          </w:p>
        </w:tc>
      </w:tr>
      <w:tr w:rsidR="00705E1D" w:rsidRPr="00C25BC1" w14:paraId="469AA296"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61B0F8AB" w14:textId="77777777" w:rsidR="00705E1D" w:rsidRPr="00C25BC1" w:rsidRDefault="00705E1D" w:rsidP="00C47FAB">
            <w:pPr>
              <w:pStyle w:val="TAL"/>
            </w:pPr>
            <w:r w:rsidRPr="00C25BC1">
              <w:t xml:space="preserve">                    nr-SCG</w:t>
            </w:r>
          </w:p>
        </w:tc>
        <w:tc>
          <w:tcPr>
            <w:tcW w:w="2268" w:type="dxa"/>
            <w:tcBorders>
              <w:top w:val="single" w:sz="4" w:space="0" w:color="auto"/>
              <w:left w:val="single" w:sz="4" w:space="0" w:color="auto"/>
              <w:bottom w:val="single" w:sz="4" w:space="0" w:color="auto"/>
              <w:right w:val="single" w:sz="4" w:space="0" w:color="auto"/>
            </w:tcBorders>
            <w:hideMark/>
          </w:tcPr>
          <w:p w14:paraId="5D4096D4" w14:textId="77777777" w:rsidR="00705E1D" w:rsidRPr="00C25BC1" w:rsidRDefault="00705E1D" w:rsidP="00C47FAB">
            <w:pPr>
              <w:pStyle w:val="TAL"/>
            </w:pPr>
            <w:r w:rsidRPr="00C25BC1">
              <w:t>OCTET STRING (CONTAINING RRCReconfiguration-SCG)</w:t>
            </w:r>
          </w:p>
        </w:tc>
        <w:tc>
          <w:tcPr>
            <w:tcW w:w="1701" w:type="dxa"/>
            <w:tcBorders>
              <w:top w:val="single" w:sz="4" w:space="0" w:color="auto"/>
              <w:left w:val="single" w:sz="4" w:space="0" w:color="auto"/>
              <w:bottom w:val="single" w:sz="4" w:space="0" w:color="auto"/>
              <w:right w:val="single" w:sz="4" w:space="0" w:color="auto"/>
            </w:tcBorders>
          </w:tcPr>
          <w:p w14:paraId="11E733A3"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6DB4A7EA" w14:textId="77777777" w:rsidR="00705E1D" w:rsidRPr="00C25BC1" w:rsidRDefault="00705E1D" w:rsidP="00C47FAB">
            <w:pPr>
              <w:pStyle w:val="TAL"/>
            </w:pPr>
          </w:p>
        </w:tc>
      </w:tr>
      <w:tr w:rsidR="00705E1D" w:rsidRPr="00C25BC1" w14:paraId="4D8B505D"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355C2198"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2A819A8A"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49125D33"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608E48CA" w14:textId="77777777" w:rsidR="00705E1D" w:rsidRPr="00C25BC1" w:rsidRDefault="00705E1D" w:rsidP="00C47FAB">
            <w:pPr>
              <w:pStyle w:val="TAL"/>
            </w:pPr>
          </w:p>
        </w:tc>
      </w:tr>
      <w:tr w:rsidR="00705E1D" w:rsidRPr="00C25BC1" w14:paraId="405B0D40"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7496D799"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59DA044A"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1BE36087"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7CFAE61E" w14:textId="77777777" w:rsidR="00705E1D" w:rsidRPr="00C25BC1" w:rsidRDefault="00705E1D" w:rsidP="00C47FAB">
            <w:pPr>
              <w:pStyle w:val="TAL"/>
            </w:pPr>
          </w:p>
        </w:tc>
      </w:tr>
      <w:tr w:rsidR="00705E1D" w:rsidRPr="00C25BC1" w14:paraId="6A6AB3B8"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00182FF0"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3AF3BBF1"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337DD768"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7DBD8380" w14:textId="77777777" w:rsidR="00705E1D" w:rsidRPr="00C25BC1" w:rsidRDefault="00705E1D" w:rsidP="00C47FAB">
            <w:pPr>
              <w:pStyle w:val="TAL"/>
            </w:pPr>
          </w:p>
        </w:tc>
      </w:tr>
      <w:tr w:rsidR="00705E1D" w:rsidRPr="00C25BC1" w14:paraId="067F4A79" w14:textId="77777777" w:rsidTr="00C47FAB">
        <w:tc>
          <w:tcPr>
            <w:tcW w:w="4500" w:type="dxa"/>
            <w:tcBorders>
              <w:top w:val="single" w:sz="4" w:space="0" w:color="auto"/>
              <w:left w:val="single" w:sz="4" w:space="0" w:color="auto"/>
              <w:bottom w:val="single" w:sz="4" w:space="0" w:color="auto"/>
              <w:right w:val="single" w:sz="4" w:space="0" w:color="auto"/>
            </w:tcBorders>
          </w:tcPr>
          <w:p w14:paraId="1A7D7B2E" w14:textId="77777777" w:rsidR="00705E1D" w:rsidRPr="00C25BC1" w:rsidRDefault="00705E1D" w:rsidP="00C47FAB">
            <w:pPr>
              <w:pStyle w:val="TAL"/>
              <w:rPr>
                <w:lang w:eastAsia="zh-CN"/>
              </w:rPr>
            </w:pPr>
            <w:r w:rsidRPr="00C25BC1">
              <w:rPr>
                <w:lang w:eastAsia="zh-CN"/>
              </w:rPr>
              <w:t xml:space="preserve">              radioBearerConfig2</w:t>
            </w:r>
          </w:p>
        </w:tc>
        <w:tc>
          <w:tcPr>
            <w:tcW w:w="2268" w:type="dxa"/>
            <w:tcBorders>
              <w:top w:val="single" w:sz="4" w:space="0" w:color="auto"/>
              <w:left w:val="single" w:sz="4" w:space="0" w:color="auto"/>
              <w:bottom w:val="single" w:sz="4" w:space="0" w:color="auto"/>
              <w:right w:val="single" w:sz="4" w:space="0" w:color="auto"/>
            </w:tcBorders>
          </w:tcPr>
          <w:p w14:paraId="5AEB4550" w14:textId="77777777" w:rsidR="00705E1D" w:rsidRPr="00C25BC1" w:rsidRDefault="00705E1D" w:rsidP="00C47FAB">
            <w:pPr>
              <w:pStyle w:val="TAL"/>
              <w:rPr>
                <w:lang w:eastAsia="zh-CN"/>
              </w:rPr>
            </w:pPr>
            <w:r w:rsidRPr="00C25BC1">
              <w:rPr>
                <w:lang w:eastAsia="zh-CN"/>
              </w:rPr>
              <w:t>RadioBearerConfig-SCG</w:t>
            </w:r>
          </w:p>
        </w:tc>
        <w:tc>
          <w:tcPr>
            <w:tcW w:w="1701" w:type="dxa"/>
            <w:tcBorders>
              <w:top w:val="single" w:sz="4" w:space="0" w:color="auto"/>
              <w:left w:val="single" w:sz="4" w:space="0" w:color="auto"/>
              <w:bottom w:val="single" w:sz="4" w:space="0" w:color="auto"/>
              <w:right w:val="single" w:sz="4" w:space="0" w:color="auto"/>
            </w:tcBorders>
          </w:tcPr>
          <w:p w14:paraId="0ECEF159" w14:textId="77777777" w:rsidR="00705E1D" w:rsidRPr="00C25BC1" w:rsidRDefault="00705E1D" w:rsidP="00C47FAB">
            <w:pPr>
              <w:pStyle w:val="TAL"/>
            </w:pPr>
            <w:r w:rsidRPr="00C25BC1">
              <w:t>See Table 8.2.2.8.2.3.3-4A</w:t>
            </w:r>
          </w:p>
        </w:tc>
        <w:tc>
          <w:tcPr>
            <w:tcW w:w="1251" w:type="dxa"/>
            <w:tcBorders>
              <w:top w:val="single" w:sz="4" w:space="0" w:color="auto"/>
              <w:left w:val="single" w:sz="4" w:space="0" w:color="auto"/>
              <w:bottom w:val="single" w:sz="4" w:space="0" w:color="auto"/>
              <w:right w:val="single" w:sz="4" w:space="0" w:color="auto"/>
            </w:tcBorders>
          </w:tcPr>
          <w:p w14:paraId="340D8A4C" w14:textId="77777777" w:rsidR="00705E1D" w:rsidRPr="00C25BC1" w:rsidRDefault="00705E1D" w:rsidP="00C47FAB">
            <w:pPr>
              <w:pStyle w:val="TAL"/>
            </w:pPr>
          </w:p>
        </w:tc>
      </w:tr>
      <w:tr w:rsidR="00705E1D" w:rsidRPr="00C25BC1" w14:paraId="4EB098BE"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5C58B4A9"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521793C8"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6D8D3812"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5DACF144" w14:textId="77777777" w:rsidR="00705E1D" w:rsidRPr="00C25BC1" w:rsidRDefault="00705E1D" w:rsidP="00C47FAB">
            <w:pPr>
              <w:pStyle w:val="TAL"/>
            </w:pPr>
          </w:p>
        </w:tc>
      </w:tr>
      <w:tr w:rsidR="00705E1D" w:rsidRPr="00C25BC1" w14:paraId="38008344"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67E07F19"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2A78C643"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765ACC8E"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14666A16" w14:textId="77777777" w:rsidR="00705E1D" w:rsidRPr="00C25BC1" w:rsidRDefault="00705E1D" w:rsidP="00C47FAB">
            <w:pPr>
              <w:pStyle w:val="TAL"/>
            </w:pPr>
          </w:p>
        </w:tc>
      </w:tr>
      <w:tr w:rsidR="00705E1D" w:rsidRPr="00C25BC1" w14:paraId="560E36ED"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06B8A72A"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74F1B977"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786507CF"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56E97A85" w14:textId="77777777" w:rsidR="00705E1D" w:rsidRPr="00C25BC1" w:rsidRDefault="00705E1D" w:rsidP="00C47FAB">
            <w:pPr>
              <w:pStyle w:val="TAL"/>
            </w:pPr>
          </w:p>
        </w:tc>
      </w:tr>
      <w:tr w:rsidR="00705E1D" w:rsidRPr="00C25BC1" w14:paraId="5A7A5200"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7A5E108A"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05AD744C"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6A534C51"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18A3AEEC" w14:textId="77777777" w:rsidR="00705E1D" w:rsidRPr="00C25BC1" w:rsidRDefault="00705E1D" w:rsidP="00C47FAB">
            <w:pPr>
              <w:pStyle w:val="TAL"/>
            </w:pPr>
          </w:p>
        </w:tc>
      </w:tr>
      <w:tr w:rsidR="00705E1D" w:rsidRPr="00C25BC1" w14:paraId="43152C86"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21A8A1AB"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5D4EE487"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36A1ECDB"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7D0850EA" w14:textId="77777777" w:rsidR="00705E1D" w:rsidRPr="00C25BC1" w:rsidRDefault="00705E1D" w:rsidP="00C47FAB">
            <w:pPr>
              <w:pStyle w:val="TAL"/>
            </w:pPr>
          </w:p>
        </w:tc>
      </w:tr>
      <w:tr w:rsidR="00705E1D" w:rsidRPr="00C25BC1" w14:paraId="0699617B"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1E59F2EA"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7BC8B380"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5D9B340D"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2628CEFC" w14:textId="77777777" w:rsidR="00705E1D" w:rsidRPr="00C25BC1" w:rsidRDefault="00705E1D" w:rsidP="00C47FAB">
            <w:pPr>
              <w:pStyle w:val="TAL"/>
            </w:pPr>
          </w:p>
        </w:tc>
      </w:tr>
    </w:tbl>
    <w:p w14:paraId="453D6D8C" w14:textId="77777777" w:rsidR="00705E1D" w:rsidRPr="00C25BC1" w:rsidRDefault="00705E1D" w:rsidP="00705E1D"/>
    <w:p w14:paraId="60A060BC" w14:textId="77777777" w:rsidR="00705E1D" w:rsidRPr="00C25BC1" w:rsidRDefault="00705E1D" w:rsidP="00705E1D">
      <w:pPr>
        <w:pStyle w:val="TH"/>
      </w:pPr>
      <w:r w:rsidRPr="00C25BC1">
        <w:t>Table 8.2.2.8.2.3.3-18: CellGroupConfig-MCG (Table 8.2.2.8.2.3.3-17)</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705E1D" w:rsidRPr="00C25BC1" w14:paraId="76BF4654" w14:textId="77777777" w:rsidTr="00C47FA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3ABF414" w14:textId="77777777" w:rsidR="00705E1D" w:rsidRPr="00C25BC1" w:rsidRDefault="00705E1D" w:rsidP="00C47FAB">
            <w:pPr>
              <w:pStyle w:val="TAL"/>
            </w:pPr>
            <w:r w:rsidRPr="00C25BC1">
              <w:t>Derivation Path: TS 38.508-1, table 4.6.3-19 with condition PCell_Change</w:t>
            </w:r>
          </w:p>
        </w:tc>
      </w:tr>
      <w:tr w:rsidR="00705E1D" w:rsidRPr="00C25BC1" w14:paraId="172D9E57"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A0505" w14:textId="77777777" w:rsidR="00705E1D" w:rsidRPr="00C25BC1" w:rsidRDefault="00705E1D" w:rsidP="00C47FAB">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F5812" w14:textId="77777777" w:rsidR="00705E1D" w:rsidRPr="00C25BC1" w:rsidRDefault="00705E1D" w:rsidP="00C47FAB">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2A0C7" w14:textId="77777777" w:rsidR="00705E1D" w:rsidRPr="00C25BC1" w:rsidRDefault="00705E1D"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EBE0B" w14:textId="77777777" w:rsidR="00705E1D" w:rsidRPr="00C25BC1" w:rsidRDefault="00705E1D" w:rsidP="00C47FAB">
            <w:pPr>
              <w:pStyle w:val="TAH"/>
            </w:pPr>
            <w:r w:rsidRPr="00C25BC1">
              <w:t>Condition</w:t>
            </w:r>
          </w:p>
        </w:tc>
      </w:tr>
      <w:tr w:rsidR="00705E1D" w:rsidRPr="00C25BC1" w14:paraId="08DD7A88"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02A20" w14:textId="77777777" w:rsidR="00705E1D" w:rsidRPr="00C25BC1" w:rsidRDefault="00705E1D" w:rsidP="00C47FAB">
            <w:pPr>
              <w:pStyle w:val="TAL"/>
            </w:pPr>
            <w:r w:rsidRPr="00C25BC1">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CE226"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C7B15"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AC613" w14:textId="77777777" w:rsidR="00705E1D" w:rsidRPr="00C25BC1" w:rsidRDefault="00705E1D" w:rsidP="00C47FAB">
            <w:pPr>
              <w:pStyle w:val="TAL"/>
            </w:pPr>
          </w:p>
        </w:tc>
      </w:tr>
      <w:tr w:rsidR="00705E1D" w:rsidRPr="00C25BC1" w14:paraId="180002B2"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26CA7" w14:textId="77777777" w:rsidR="00705E1D" w:rsidRPr="00C25BC1" w:rsidRDefault="00705E1D" w:rsidP="00C47FAB">
            <w:pPr>
              <w:pStyle w:val="TAL"/>
            </w:pPr>
            <w:r w:rsidRPr="00C25BC1">
              <w:t xml:space="preserve">  rlc-BearerToAddModList SEQUENCE (SIZE(1..maxLC-ID)) OF RLC-BearerConfig</w:t>
            </w:r>
            <w:r w:rsidRPr="00C25BC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F13D0"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807E6"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3EDA1" w14:textId="77777777" w:rsidR="00705E1D" w:rsidRPr="00C25BC1" w:rsidRDefault="00705E1D" w:rsidP="00C47FAB">
            <w:pPr>
              <w:pStyle w:val="TAL"/>
            </w:pPr>
          </w:p>
        </w:tc>
      </w:tr>
      <w:tr w:rsidR="00705E1D" w:rsidRPr="00C25BC1" w14:paraId="5209848A" w14:textId="77777777" w:rsidTr="00C47FAB">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3742BE6" w14:textId="77777777" w:rsidR="00705E1D" w:rsidRPr="00C25BC1" w:rsidRDefault="00705E1D" w:rsidP="00C47FAB">
            <w:pPr>
              <w:pStyle w:val="TAL"/>
            </w:pPr>
            <w:r w:rsidRPr="00C25BC1">
              <w:t xml:space="preserve">    RLC-BearerConfig[1]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4EA1A" w14:textId="77777777" w:rsidR="00705E1D" w:rsidRPr="00C25BC1" w:rsidRDefault="00705E1D" w:rsidP="00C47FAB">
            <w:pPr>
              <w:pStyle w:val="TAL"/>
            </w:pPr>
            <w:r w:rsidRPr="00C25BC1">
              <w:t xml:space="preserve">RLC-BearerConfig as per TS 38.508-1[4] Table 4.6.3-148: </w:t>
            </w:r>
            <w:r w:rsidRPr="00C25BC1">
              <w:rPr>
                <w:i/>
              </w:rPr>
              <w:t>RLC-BearerConfig</w:t>
            </w:r>
            <w:r w:rsidRPr="00C25BC1">
              <w:t xml:space="preserve"> with conditions SRB1, SRB2, DRBn, DRBm and Re-establish_RLC</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5AF3A" w14:textId="77777777" w:rsidR="00705E1D" w:rsidRPr="00C25BC1" w:rsidRDefault="00705E1D" w:rsidP="00C47FAB">
            <w:pPr>
              <w:pStyle w:val="TAL"/>
            </w:pPr>
            <w:r w:rsidRPr="00C25BC1">
              <w:t>DRBn on MCG and DRBm on SCG are allocated according to internal TTCN mapping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01E5B" w14:textId="77777777" w:rsidR="00705E1D" w:rsidRPr="00C25BC1" w:rsidRDefault="00705E1D" w:rsidP="00C47FAB">
            <w:pPr>
              <w:pStyle w:val="TAL"/>
            </w:pPr>
          </w:p>
        </w:tc>
      </w:tr>
      <w:tr w:rsidR="00705E1D" w:rsidRPr="00C25BC1" w14:paraId="4E5CC4ED"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E8929" w14:textId="77777777" w:rsidR="00705E1D" w:rsidRPr="00C25BC1" w:rsidRDefault="00705E1D"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0BA5E"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A8522"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25326" w14:textId="77777777" w:rsidR="00705E1D" w:rsidRPr="00C25BC1" w:rsidRDefault="00705E1D" w:rsidP="00C47FAB">
            <w:pPr>
              <w:pStyle w:val="TAL"/>
            </w:pPr>
          </w:p>
        </w:tc>
      </w:tr>
      <w:tr w:rsidR="00705E1D" w:rsidRPr="00C25BC1" w14:paraId="4EFC48EE"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B960E" w14:textId="77777777" w:rsidR="00705E1D" w:rsidRPr="00C25BC1" w:rsidRDefault="00705E1D" w:rsidP="00C47FAB">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88EBF"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9124C"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FD070" w14:textId="77777777" w:rsidR="00705E1D" w:rsidRPr="00C25BC1" w:rsidRDefault="00705E1D" w:rsidP="00C47FAB">
            <w:pPr>
              <w:pStyle w:val="TAL"/>
            </w:pPr>
          </w:p>
        </w:tc>
      </w:tr>
    </w:tbl>
    <w:p w14:paraId="3F86B00C" w14:textId="77777777" w:rsidR="00705E1D" w:rsidRPr="00C25BC1" w:rsidRDefault="00705E1D" w:rsidP="00705E1D"/>
    <w:p w14:paraId="2D1C912E" w14:textId="77777777" w:rsidR="00705E1D" w:rsidRPr="00C25BC1" w:rsidRDefault="00705E1D" w:rsidP="00705E1D">
      <w:pPr>
        <w:pStyle w:val="TH"/>
      </w:pPr>
      <w:r w:rsidRPr="00C25BC1">
        <w:t>Table 8.2.2.8.2.3.3-19: RRCReconfiguration-SCG</w:t>
      </w:r>
      <w:r w:rsidRPr="00C25BC1">
        <w:rPr>
          <w:i/>
        </w:rPr>
        <w:t xml:space="preserve"> </w:t>
      </w:r>
      <w:r w:rsidRPr="00C25BC1">
        <w:t>(Table 8.2.2.8.2.3.3-17)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05E1D" w:rsidRPr="00C25BC1" w14:paraId="0EC96B3F" w14:textId="77777777" w:rsidTr="00C47FAB">
        <w:tc>
          <w:tcPr>
            <w:tcW w:w="9750" w:type="dxa"/>
            <w:gridSpan w:val="4"/>
            <w:tcBorders>
              <w:top w:val="single" w:sz="4" w:space="0" w:color="auto"/>
              <w:left w:val="single" w:sz="4" w:space="0" w:color="auto"/>
              <w:bottom w:val="single" w:sz="4" w:space="0" w:color="auto"/>
              <w:right w:val="single" w:sz="4" w:space="0" w:color="auto"/>
            </w:tcBorders>
            <w:hideMark/>
          </w:tcPr>
          <w:p w14:paraId="3BFA5CDD" w14:textId="77777777" w:rsidR="00705E1D" w:rsidRPr="00C25BC1" w:rsidRDefault="00705E1D" w:rsidP="00C47FAB">
            <w:pPr>
              <w:pStyle w:val="TAL"/>
            </w:pPr>
            <w:r w:rsidRPr="00C25BC1">
              <w:t>Derivation Path: TS 38.508-1 [4], Table 4.6.1-13</w:t>
            </w:r>
          </w:p>
        </w:tc>
      </w:tr>
      <w:tr w:rsidR="00705E1D" w:rsidRPr="00C25BC1" w14:paraId="7F07FABD"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60240502" w14:textId="77777777" w:rsidR="00705E1D" w:rsidRPr="00C25BC1" w:rsidRDefault="00705E1D" w:rsidP="00C47FAB">
            <w:pPr>
              <w:pStyle w:val="TAH"/>
            </w:pPr>
            <w:r w:rsidRPr="00C25BC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0E1159C" w14:textId="77777777" w:rsidR="00705E1D" w:rsidRPr="00C25BC1" w:rsidRDefault="00705E1D" w:rsidP="00C47FAB">
            <w:pPr>
              <w:pStyle w:val="TAH"/>
            </w:pPr>
            <w:r w:rsidRPr="00C25BC1">
              <w:t>Value/remark</w:t>
            </w:r>
          </w:p>
        </w:tc>
        <w:tc>
          <w:tcPr>
            <w:tcW w:w="1701" w:type="dxa"/>
            <w:tcBorders>
              <w:top w:val="single" w:sz="4" w:space="0" w:color="auto"/>
              <w:left w:val="single" w:sz="4" w:space="0" w:color="auto"/>
              <w:bottom w:val="single" w:sz="4" w:space="0" w:color="auto"/>
              <w:right w:val="single" w:sz="4" w:space="0" w:color="auto"/>
            </w:tcBorders>
            <w:hideMark/>
          </w:tcPr>
          <w:p w14:paraId="3606F37D" w14:textId="77777777" w:rsidR="00705E1D" w:rsidRPr="00C25BC1" w:rsidRDefault="00705E1D"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hideMark/>
          </w:tcPr>
          <w:p w14:paraId="43B7D8E1" w14:textId="77777777" w:rsidR="00705E1D" w:rsidRPr="00C25BC1" w:rsidRDefault="00705E1D" w:rsidP="00C47FAB">
            <w:pPr>
              <w:pStyle w:val="TAH"/>
            </w:pPr>
            <w:r w:rsidRPr="00C25BC1">
              <w:t>Condition</w:t>
            </w:r>
          </w:p>
        </w:tc>
      </w:tr>
      <w:tr w:rsidR="00705E1D" w:rsidRPr="00C25BC1" w14:paraId="649C2D6F"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702B1E0B" w14:textId="77777777" w:rsidR="00705E1D" w:rsidRPr="00C25BC1" w:rsidRDefault="00705E1D" w:rsidP="00C47FAB">
            <w:pPr>
              <w:pStyle w:val="TAH"/>
              <w:jc w:val="left"/>
            </w:pPr>
            <w:r w:rsidRPr="00C25BC1">
              <w:rPr>
                <w:b w:val="0"/>
              </w:rPr>
              <w:t>RRCReconfiguration ::= SEQUENCE {</w:t>
            </w:r>
          </w:p>
        </w:tc>
        <w:tc>
          <w:tcPr>
            <w:tcW w:w="2268" w:type="dxa"/>
            <w:tcBorders>
              <w:top w:val="single" w:sz="4" w:space="0" w:color="auto"/>
              <w:left w:val="single" w:sz="4" w:space="0" w:color="auto"/>
              <w:bottom w:val="single" w:sz="4" w:space="0" w:color="auto"/>
              <w:right w:val="single" w:sz="4" w:space="0" w:color="auto"/>
            </w:tcBorders>
          </w:tcPr>
          <w:p w14:paraId="412C6FBA" w14:textId="77777777" w:rsidR="00705E1D" w:rsidRPr="00C25BC1" w:rsidRDefault="00705E1D" w:rsidP="00C47FAB">
            <w:pPr>
              <w:pStyle w:val="TAH"/>
            </w:pPr>
          </w:p>
        </w:tc>
        <w:tc>
          <w:tcPr>
            <w:tcW w:w="1701" w:type="dxa"/>
            <w:tcBorders>
              <w:top w:val="single" w:sz="4" w:space="0" w:color="auto"/>
              <w:left w:val="single" w:sz="4" w:space="0" w:color="auto"/>
              <w:bottom w:val="single" w:sz="4" w:space="0" w:color="auto"/>
              <w:right w:val="single" w:sz="4" w:space="0" w:color="auto"/>
            </w:tcBorders>
          </w:tcPr>
          <w:p w14:paraId="60C7036B" w14:textId="77777777" w:rsidR="00705E1D" w:rsidRPr="00C25BC1" w:rsidRDefault="00705E1D" w:rsidP="00C47FAB">
            <w:pPr>
              <w:pStyle w:val="TAH"/>
            </w:pPr>
          </w:p>
        </w:tc>
        <w:tc>
          <w:tcPr>
            <w:tcW w:w="1245" w:type="dxa"/>
            <w:tcBorders>
              <w:top w:val="single" w:sz="4" w:space="0" w:color="auto"/>
              <w:left w:val="single" w:sz="4" w:space="0" w:color="auto"/>
              <w:bottom w:val="single" w:sz="4" w:space="0" w:color="auto"/>
              <w:right w:val="single" w:sz="4" w:space="0" w:color="auto"/>
            </w:tcBorders>
          </w:tcPr>
          <w:p w14:paraId="4DDAF956" w14:textId="77777777" w:rsidR="00705E1D" w:rsidRPr="00C25BC1" w:rsidRDefault="00705E1D" w:rsidP="00C47FAB">
            <w:pPr>
              <w:pStyle w:val="TAH"/>
            </w:pPr>
          </w:p>
        </w:tc>
      </w:tr>
      <w:tr w:rsidR="00705E1D" w:rsidRPr="00C25BC1" w14:paraId="0D3F8A40"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5687E951" w14:textId="77777777" w:rsidR="00705E1D" w:rsidRPr="00C25BC1" w:rsidRDefault="00705E1D" w:rsidP="00C47FAB">
            <w:pPr>
              <w:pStyle w:val="TAL"/>
            </w:pPr>
            <w:r w:rsidRPr="00C25BC1">
              <w:t xml:space="preserve">  secondaryCellGroup</w:t>
            </w:r>
          </w:p>
        </w:tc>
        <w:tc>
          <w:tcPr>
            <w:tcW w:w="2268" w:type="dxa"/>
            <w:tcBorders>
              <w:top w:val="single" w:sz="4" w:space="0" w:color="auto"/>
              <w:left w:val="single" w:sz="4" w:space="0" w:color="auto"/>
              <w:bottom w:val="single" w:sz="4" w:space="0" w:color="auto"/>
              <w:right w:val="single" w:sz="4" w:space="0" w:color="auto"/>
            </w:tcBorders>
            <w:hideMark/>
          </w:tcPr>
          <w:p w14:paraId="370EBB24" w14:textId="77777777" w:rsidR="00705E1D" w:rsidRPr="00C25BC1" w:rsidRDefault="00705E1D" w:rsidP="00C47FAB">
            <w:pPr>
              <w:pStyle w:val="TAL"/>
            </w:pPr>
            <w:r w:rsidRPr="00C25BC1">
              <w:t>CellGroupConfig-SCG</w:t>
            </w:r>
          </w:p>
        </w:tc>
        <w:tc>
          <w:tcPr>
            <w:tcW w:w="1701" w:type="dxa"/>
            <w:tcBorders>
              <w:top w:val="single" w:sz="4" w:space="0" w:color="auto"/>
              <w:left w:val="single" w:sz="4" w:space="0" w:color="auto"/>
              <w:bottom w:val="single" w:sz="4" w:space="0" w:color="auto"/>
              <w:right w:val="single" w:sz="4" w:space="0" w:color="auto"/>
            </w:tcBorders>
          </w:tcPr>
          <w:p w14:paraId="4B2E3170"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462B7BF7" w14:textId="77777777" w:rsidR="00705E1D" w:rsidRPr="00C25BC1" w:rsidRDefault="00705E1D" w:rsidP="00C47FAB">
            <w:pPr>
              <w:pStyle w:val="TAL"/>
            </w:pPr>
          </w:p>
        </w:tc>
      </w:tr>
      <w:tr w:rsidR="00705E1D" w:rsidRPr="00C25BC1" w14:paraId="25463612"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59A772B8" w14:textId="77777777" w:rsidR="00705E1D" w:rsidRPr="00C25BC1" w:rsidRDefault="00705E1D" w:rsidP="00C47FAB">
            <w:pPr>
              <w:pStyle w:val="TAL"/>
            </w:pPr>
            <w:r w:rsidRPr="00C25BC1">
              <w:t>}</w:t>
            </w:r>
          </w:p>
        </w:tc>
        <w:tc>
          <w:tcPr>
            <w:tcW w:w="2268" w:type="dxa"/>
            <w:tcBorders>
              <w:top w:val="single" w:sz="4" w:space="0" w:color="auto"/>
              <w:left w:val="single" w:sz="4" w:space="0" w:color="auto"/>
              <w:bottom w:val="single" w:sz="4" w:space="0" w:color="auto"/>
              <w:right w:val="single" w:sz="4" w:space="0" w:color="auto"/>
            </w:tcBorders>
          </w:tcPr>
          <w:p w14:paraId="07E8E2E6"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0C55542B"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408ABB74" w14:textId="77777777" w:rsidR="00705E1D" w:rsidRPr="00C25BC1" w:rsidRDefault="00705E1D" w:rsidP="00C47FAB">
            <w:pPr>
              <w:pStyle w:val="TAL"/>
            </w:pPr>
          </w:p>
        </w:tc>
      </w:tr>
    </w:tbl>
    <w:p w14:paraId="11951DB8" w14:textId="77777777" w:rsidR="00705E1D" w:rsidRPr="00C25BC1" w:rsidRDefault="00705E1D" w:rsidP="00705E1D"/>
    <w:p w14:paraId="20A1D2C5" w14:textId="77777777" w:rsidR="00705E1D" w:rsidRPr="00C25BC1" w:rsidRDefault="00705E1D" w:rsidP="00705E1D">
      <w:pPr>
        <w:pStyle w:val="TH"/>
      </w:pPr>
      <w:r w:rsidRPr="00C25BC1">
        <w:lastRenderedPageBreak/>
        <w:t>Table 8.2.2.8.2.3.3-20: CellGroupConfig-SCG (Table 8.2.2.8.2.3.3-19)</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705E1D" w:rsidRPr="00C25BC1" w14:paraId="03C4E53B" w14:textId="77777777" w:rsidTr="00C47FA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B1F8882" w14:textId="77777777" w:rsidR="00705E1D" w:rsidRPr="00C25BC1" w:rsidRDefault="00705E1D" w:rsidP="00C47FAB">
            <w:pPr>
              <w:pStyle w:val="TAL"/>
            </w:pPr>
            <w:r w:rsidRPr="00C25BC1">
              <w:t>Derivation Path: TS 38.508-1, table 4.6.1-3 with condition NR-DC_SCG</w:t>
            </w:r>
          </w:p>
        </w:tc>
      </w:tr>
      <w:tr w:rsidR="00705E1D" w:rsidRPr="00C25BC1" w14:paraId="44A266F7"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AC19B" w14:textId="77777777" w:rsidR="00705E1D" w:rsidRPr="00C25BC1" w:rsidRDefault="00705E1D" w:rsidP="00C47FAB">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2217D" w14:textId="77777777" w:rsidR="00705E1D" w:rsidRPr="00C25BC1" w:rsidRDefault="00705E1D" w:rsidP="00C47FAB">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B8B82" w14:textId="77777777" w:rsidR="00705E1D" w:rsidRPr="00C25BC1" w:rsidRDefault="00705E1D"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3BE91" w14:textId="77777777" w:rsidR="00705E1D" w:rsidRPr="00C25BC1" w:rsidRDefault="00705E1D" w:rsidP="00C47FAB">
            <w:pPr>
              <w:pStyle w:val="TAH"/>
            </w:pPr>
            <w:r w:rsidRPr="00C25BC1">
              <w:t>Condition</w:t>
            </w:r>
          </w:p>
        </w:tc>
      </w:tr>
      <w:tr w:rsidR="00705E1D" w:rsidRPr="00C25BC1" w14:paraId="3CC64FD4"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4E49B" w14:textId="77777777" w:rsidR="00705E1D" w:rsidRPr="00C25BC1" w:rsidRDefault="00705E1D" w:rsidP="00C47FAB">
            <w:pPr>
              <w:pStyle w:val="TAL"/>
            </w:pPr>
            <w:r w:rsidRPr="00C25BC1">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2D4BE"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84CF8"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DBF06" w14:textId="77777777" w:rsidR="00705E1D" w:rsidRPr="00C25BC1" w:rsidRDefault="00705E1D" w:rsidP="00C47FAB">
            <w:pPr>
              <w:pStyle w:val="TAL"/>
            </w:pPr>
          </w:p>
        </w:tc>
      </w:tr>
      <w:tr w:rsidR="00705E1D" w:rsidRPr="00C25BC1" w14:paraId="5A692E0E"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13B3B" w14:textId="77777777" w:rsidR="00705E1D" w:rsidRPr="00C25BC1" w:rsidRDefault="00705E1D" w:rsidP="00C47FAB">
            <w:pPr>
              <w:pStyle w:val="TAL"/>
            </w:pPr>
            <w:r w:rsidRPr="00C25BC1">
              <w:t xml:space="preserve">  rlc-BearerToAddModList SEQUENCE (SIZE(1..maxLC-ID)) OF RLC-BearerConfig</w:t>
            </w:r>
            <w:r w:rsidRPr="00C25BC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9F74A"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095D9"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14FA4" w14:textId="77777777" w:rsidR="00705E1D" w:rsidRPr="00C25BC1" w:rsidRDefault="00705E1D" w:rsidP="00C47FAB">
            <w:pPr>
              <w:pStyle w:val="TAL"/>
            </w:pPr>
          </w:p>
        </w:tc>
      </w:tr>
      <w:tr w:rsidR="00705E1D" w:rsidRPr="00C25BC1" w14:paraId="06C5BECF" w14:textId="77777777" w:rsidTr="00C47FAB">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018A302" w14:textId="77777777" w:rsidR="00705E1D" w:rsidRPr="00C25BC1" w:rsidRDefault="00705E1D" w:rsidP="00C47FAB">
            <w:pPr>
              <w:pStyle w:val="TAL"/>
            </w:pPr>
            <w:r w:rsidRPr="00C25BC1">
              <w:t xml:space="preserve">    RLC-BearerConfig[1]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247FD" w14:textId="77777777" w:rsidR="00705E1D" w:rsidRPr="00C25BC1" w:rsidRDefault="00705E1D" w:rsidP="00C47FAB">
            <w:pPr>
              <w:pStyle w:val="TAL"/>
            </w:pPr>
            <w:r w:rsidRPr="00C25BC1">
              <w:t xml:space="preserve">RLC-BearerConfig as per TS 38.508-1[4] Table 4.6.3-148: </w:t>
            </w:r>
            <w:r w:rsidRPr="00C25BC1">
              <w:rPr>
                <w:i/>
              </w:rPr>
              <w:t>RLC-BearerConfig</w:t>
            </w:r>
            <w:r w:rsidRPr="00C25BC1">
              <w:t xml:space="preserve"> with conditions AM and DRBn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07A98" w14:textId="77777777" w:rsidR="00705E1D" w:rsidRPr="00C25BC1" w:rsidRDefault="00705E1D" w:rsidP="00C47FAB">
            <w:pPr>
              <w:pStyle w:val="TAL"/>
            </w:pPr>
            <w:r w:rsidRPr="00C25BC1">
              <w:t>entry 1</w:t>
            </w:r>
          </w:p>
          <w:p w14:paraId="3D6BF036" w14:textId="77777777" w:rsidR="00705E1D" w:rsidRPr="00C25BC1" w:rsidRDefault="00705E1D" w:rsidP="00C47FAB">
            <w:pPr>
              <w:pStyle w:val="TAL"/>
            </w:pPr>
            <w:r w:rsidRPr="00C25BC1">
              <w:t>DRBn is allocated according to internal TTCN mapping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B1D08" w14:textId="77777777" w:rsidR="00705E1D" w:rsidRPr="00C25BC1" w:rsidRDefault="00705E1D" w:rsidP="00C47FAB">
            <w:pPr>
              <w:pStyle w:val="TAL"/>
            </w:pPr>
          </w:p>
        </w:tc>
      </w:tr>
      <w:tr w:rsidR="00705E1D" w:rsidRPr="00C25BC1" w14:paraId="6126BEB5"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5CB43" w14:textId="77777777" w:rsidR="00705E1D" w:rsidRPr="00C25BC1" w:rsidRDefault="00705E1D"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3AECC"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5797D"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27EC9" w14:textId="77777777" w:rsidR="00705E1D" w:rsidRPr="00C25BC1" w:rsidRDefault="00705E1D" w:rsidP="00C47FAB">
            <w:pPr>
              <w:pStyle w:val="TAL"/>
            </w:pPr>
          </w:p>
        </w:tc>
      </w:tr>
      <w:tr w:rsidR="00705E1D" w:rsidRPr="00C25BC1" w14:paraId="471FB0DD"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F0FDB" w14:textId="77777777" w:rsidR="00705E1D" w:rsidRPr="00C25BC1" w:rsidRDefault="00705E1D" w:rsidP="00C47FAB">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FFFD5"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6357E"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EF591" w14:textId="77777777" w:rsidR="00705E1D" w:rsidRPr="00C25BC1" w:rsidRDefault="00705E1D" w:rsidP="00C47FAB">
            <w:pPr>
              <w:pStyle w:val="TAL"/>
            </w:pPr>
          </w:p>
        </w:tc>
      </w:tr>
    </w:tbl>
    <w:p w14:paraId="25D0EB6C" w14:textId="77777777" w:rsidR="00705E1D" w:rsidRPr="00C25BC1" w:rsidRDefault="00705E1D" w:rsidP="00705E1D"/>
    <w:p w14:paraId="5AE45F9B" w14:textId="77777777" w:rsidR="00705E1D" w:rsidRPr="00C25BC1" w:rsidRDefault="00705E1D" w:rsidP="00705E1D">
      <w:pPr>
        <w:pStyle w:val="TH"/>
      </w:pPr>
      <w:r w:rsidRPr="00C25BC1">
        <w:t xml:space="preserve">Table 8.2.2.8.2.3.3-21: </w:t>
      </w:r>
      <w:r w:rsidRPr="00C25BC1">
        <w:rPr>
          <w:i/>
        </w:rPr>
        <w:t xml:space="preserve">RRCReconfiguration </w:t>
      </w:r>
      <w:r w:rsidRPr="00C25BC1">
        <w:t>(step 19, Table 8.2.2.8.2.3.2-1)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705E1D" w:rsidRPr="00C25BC1" w14:paraId="2C188D26" w14:textId="77777777" w:rsidTr="00C47FAB">
        <w:tc>
          <w:tcPr>
            <w:tcW w:w="9720" w:type="dxa"/>
            <w:gridSpan w:val="4"/>
            <w:tcBorders>
              <w:top w:val="single" w:sz="4" w:space="0" w:color="auto"/>
              <w:left w:val="single" w:sz="4" w:space="0" w:color="auto"/>
              <w:bottom w:val="single" w:sz="4" w:space="0" w:color="auto"/>
              <w:right w:val="single" w:sz="4" w:space="0" w:color="auto"/>
            </w:tcBorders>
            <w:hideMark/>
          </w:tcPr>
          <w:p w14:paraId="0634A131" w14:textId="77777777" w:rsidR="00705E1D" w:rsidRPr="00C25BC1" w:rsidRDefault="00705E1D" w:rsidP="00C47FAB">
            <w:pPr>
              <w:pStyle w:val="TAL"/>
            </w:pPr>
            <w:r w:rsidRPr="00C25BC1">
              <w:t>Derivation Path: TS 38.508-1 [4], Table 4.6.1-13</w:t>
            </w:r>
          </w:p>
        </w:tc>
      </w:tr>
      <w:tr w:rsidR="00705E1D" w:rsidRPr="00C25BC1" w14:paraId="3D5F3FA7"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BB50F" w14:textId="77777777" w:rsidR="00705E1D" w:rsidRPr="00C25BC1" w:rsidRDefault="00705E1D" w:rsidP="00C47FAB">
            <w:pPr>
              <w:pStyle w:val="TAH"/>
            </w:pPr>
            <w:r w:rsidRPr="00C25BC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DDA84" w14:textId="77777777" w:rsidR="00705E1D" w:rsidRPr="00C25BC1" w:rsidRDefault="00705E1D" w:rsidP="00C47FAB">
            <w:pPr>
              <w:pStyle w:val="TAH"/>
            </w:pPr>
            <w:r w:rsidRPr="00C25BC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04BA2A" w14:textId="77777777" w:rsidR="00705E1D" w:rsidRPr="00C25BC1" w:rsidRDefault="00705E1D" w:rsidP="00C47FAB">
            <w:pPr>
              <w:pStyle w:val="TAH"/>
            </w:pPr>
            <w:r w:rsidRPr="00C25BC1">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6D0A7" w14:textId="77777777" w:rsidR="00705E1D" w:rsidRPr="00C25BC1" w:rsidRDefault="00705E1D" w:rsidP="00C47FAB">
            <w:pPr>
              <w:pStyle w:val="TAH"/>
            </w:pPr>
            <w:r w:rsidRPr="00C25BC1">
              <w:t>Condition</w:t>
            </w:r>
          </w:p>
        </w:tc>
      </w:tr>
      <w:tr w:rsidR="00705E1D" w:rsidRPr="00C25BC1" w14:paraId="4FC45C9B"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9D13A" w14:textId="77777777" w:rsidR="00705E1D" w:rsidRPr="00C25BC1" w:rsidRDefault="00705E1D" w:rsidP="00C47FAB">
            <w:pPr>
              <w:pStyle w:val="TAL"/>
            </w:pPr>
            <w:r w:rsidRPr="00C25BC1">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C433D"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C323C"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FEEAD" w14:textId="77777777" w:rsidR="00705E1D" w:rsidRPr="00C25BC1" w:rsidRDefault="00705E1D" w:rsidP="00C47FAB">
            <w:pPr>
              <w:pStyle w:val="TAL"/>
            </w:pPr>
          </w:p>
        </w:tc>
      </w:tr>
      <w:tr w:rsidR="00705E1D" w:rsidRPr="00C25BC1" w14:paraId="43059174"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18698" w14:textId="77777777" w:rsidR="00705E1D" w:rsidRPr="00C25BC1" w:rsidRDefault="00705E1D" w:rsidP="00C47FAB">
            <w:pPr>
              <w:pStyle w:val="TAL"/>
            </w:pPr>
            <w:r w:rsidRPr="00C25BC1">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5385C"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FCB4E"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75DC8" w14:textId="77777777" w:rsidR="00705E1D" w:rsidRPr="00C25BC1" w:rsidRDefault="00705E1D" w:rsidP="00C47FAB">
            <w:pPr>
              <w:pStyle w:val="TAL"/>
            </w:pPr>
          </w:p>
        </w:tc>
      </w:tr>
      <w:tr w:rsidR="00705E1D" w:rsidRPr="00C25BC1" w14:paraId="1189281E"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9FA23" w14:textId="77777777" w:rsidR="00705E1D" w:rsidRPr="00C25BC1" w:rsidRDefault="00705E1D" w:rsidP="00C47FAB">
            <w:pPr>
              <w:pStyle w:val="TAL"/>
            </w:pPr>
            <w:r w:rsidRPr="00C25BC1">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DF93D"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F81E8"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79EF0" w14:textId="77777777" w:rsidR="00705E1D" w:rsidRPr="00C25BC1" w:rsidRDefault="00705E1D" w:rsidP="00C47FAB">
            <w:pPr>
              <w:pStyle w:val="TAL"/>
            </w:pPr>
          </w:p>
        </w:tc>
      </w:tr>
      <w:tr w:rsidR="00705E1D" w:rsidRPr="00C25BC1" w14:paraId="4411081A"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4D2F3" w14:textId="77777777" w:rsidR="00705E1D" w:rsidRPr="00C25BC1" w:rsidRDefault="00705E1D"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D9C20"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B6E62"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6A1FC" w14:textId="77777777" w:rsidR="00705E1D" w:rsidRPr="00C25BC1" w:rsidRDefault="00705E1D" w:rsidP="00C47FAB">
            <w:pPr>
              <w:pStyle w:val="TAL"/>
            </w:pPr>
          </w:p>
        </w:tc>
      </w:tr>
      <w:tr w:rsidR="00705E1D" w:rsidRPr="00C25BC1" w14:paraId="0164517D"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0B931" w14:textId="77777777" w:rsidR="00705E1D" w:rsidRPr="00C25BC1" w:rsidRDefault="00705E1D" w:rsidP="00C47FAB">
            <w:pPr>
              <w:pStyle w:val="TAL"/>
            </w:pPr>
            <w:r w:rsidRPr="00C25BC1">
              <w:t xml:space="preserve">          masterCellGroup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D6E48" w14:textId="77777777" w:rsidR="00705E1D" w:rsidRPr="00C25BC1" w:rsidRDefault="00705E1D" w:rsidP="00C47FAB">
            <w:pPr>
              <w:pStyle w:val="TAL"/>
            </w:pPr>
            <w:r w:rsidRPr="00C25BC1">
              <w:t>CellGroupConfig-MCG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CA60F" w14:textId="77777777" w:rsidR="00705E1D" w:rsidRPr="00C25BC1" w:rsidRDefault="00705E1D" w:rsidP="00C47FAB">
            <w:pPr>
              <w:pStyle w:val="TAL"/>
            </w:pPr>
            <w:r w:rsidRPr="00C25BC1">
              <w:t>OCTET STRING (CONTAINING CellGroupConfig)</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B687E" w14:textId="77777777" w:rsidR="00705E1D" w:rsidRPr="00C25BC1" w:rsidRDefault="00705E1D" w:rsidP="00C47FAB">
            <w:pPr>
              <w:pStyle w:val="TAL"/>
            </w:pPr>
          </w:p>
        </w:tc>
      </w:tr>
      <w:tr w:rsidR="00705E1D" w:rsidRPr="00C25BC1" w14:paraId="3251B6CD"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6E63B" w14:textId="77777777" w:rsidR="00705E1D" w:rsidRPr="00C25BC1" w:rsidRDefault="00705E1D"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B134B"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FE984"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E4032" w14:textId="77777777" w:rsidR="00705E1D" w:rsidRPr="00C25BC1" w:rsidRDefault="00705E1D" w:rsidP="00C47FAB">
            <w:pPr>
              <w:pStyle w:val="TAL"/>
            </w:pPr>
          </w:p>
        </w:tc>
      </w:tr>
      <w:tr w:rsidR="00705E1D" w:rsidRPr="00C25BC1" w14:paraId="2C61D47B"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E9AE3" w14:textId="77777777" w:rsidR="00705E1D" w:rsidRPr="00C25BC1" w:rsidRDefault="00705E1D"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8A3BA"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DBEF5"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3932C" w14:textId="77777777" w:rsidR="00705E1D" w:rsidRPr="00C25BC1" w:rsidRDefault="00705E1D" w:rsidP="00C47FAB">
            <w:pPr>
              <w:pStyle w:val="TAL"/>
            </w:pPr>
          </w:p>
        </w:tc>
      </w:tr>
      <w:tr w:rsidR="00705E1D" w:rsidRPr="00C25BC1" w14:paraId="5A6B7BC5"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12FD3" w14:textId="77777777" w:rsidR="00705E1D" w:rsidRPr="00C25BC1" w:rsidRDefault="00705E1D" w:rsidP="00C47FAB">
            <w:pPr>
              <w:pStyle w:val="TAL"/>
            </w:pPr>
            <w:r w:rsidRPr="00C25BC1">
              <w:t xml:space="preserve">              mrdc-SecondaryCellGroupConfig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493E2"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A23F7"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26C90" w14:textId="77777777" w:rsidR="00705E1D" w:rsidRPr="00C25BC1" w:rsidRDefault="00705E1D" w:rsidP="00C47FAB">
            <w:pPr>
              <w:pStyle w:val="TAL"/>
            </w:pPr>
          </w:p>
        </w:tc>
      </w:tr>
      <w:tr w:rsidR="00705E1D" w:rsidRPr="00C25BC1" w14:paraId="631019A7"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68782A43" w14:textId="77777777" w:rsidR="00705E1D" w:rsidRPr="00C25BC1" w:rsidRDefault="00705E1D" w:rsidP="00C47FAB">
            <w:pPr>
              <w:pStyle w:val="TAL"/>
            </w:pPr>
            <w:r w:rsidRPr="00C25BC1">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64FA4366"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6FF891F1"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2E03CE5A" w14:textId="77777777" w:rsidR="00705E1D" w:rsidRPr="00C25BC1" w:rsidRDefault="00705E1D" w:rsidP="00C47FAB">
            <w:pPr>
              <w:pStyle w:val="TAL"/>
            </w:pPr>
          </w:p>
        </w:tc>
      </w:tr>
      <w:tr w:rsidR="00705E1D" w:rsidRPr="00C25BC1" w14:paraId="2BC4594E"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7BB4F607" w14:textId="77777777" w:rsidR="00705E1D" w:rsidRPr="00C25BC1" w:rsidRDefault="00705E1D" w:rsidP="00C47FAB">
            <w:pPr>
              <w:pStyle w:val="TAL"/>
            </w:pPr>
            <w:r w:rsidRPr="00C25BC1">
              <w:t xml:space="preserve">                  mrdc-SecondaryCellGroup CHOICE {</w:t>
            </w:r>
          </w:p>
        </w:tc>
        <w:tc>
          <w:tcPr>
            <w:tcW w:w="2268" w:type="dxa"/>
            <w:tcBorders>
              <w:top w:val="single" w:sz="4" w:space="0" w:color="auto"/>
              <w:left w:val="single" w:sz="4" w:space="0" w:color="auto"/>
              <w:bottom w:val="single" w:sz="4" w:space="0" w:color="auto"/>
              <w:right w:val="single" w:sz="4" w:space="0" w:color="auto"/>
            </w:tcBorders>
          </w:tcPr>
          <w:p w14:paraId="684F6CFE"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4A152F41"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29C2A86E" w14:textId="77777777" w:rsidR="00705E1D" w:rsidRPr="00C25BC1" w:rsidRDefault="00705E1D" w:rsidP="00C47FAB">
            <w:pPr>
              <w:pStyle w:val="TAL"/>
            </w:pPr>
          </w:p>
        </w:tc>
      </w:tr>
      <w:tr w:rsidR="00705E1D" w:rsidRPr="00C25BC1" w14:paraId="6D67A967"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26A2DAE8" w14:textId="77777777" w:rsidR="00705E1D" w:rsidRPr="00C25BC1" w:rsidRDefault="00705E1D" w:rsidP="00C47FAB">
            <w:pPr>
              <w:pStyle w:val="TAL"/>
            </w:pPr>
            <w:r w:rsidRPr="00C25BC1">
              <w:t xml:space="preserve">                    nr-SCG</w:t>
            </w:r>
          </w:p>
        </w:tc>
        <w:tc>
          <w:tcPr>
            <w:tcW w:w="2268" w:type="dxa"/>
            <w:tcBorders>
              <w:top w:val="single" w:sz="4" w:space="0" w:color="auto"/>
              <w:left w:val="single" w:sz="4" w:space="0" w:color="auto"/>
              <w:bottom w:val="single" w:sz="4" w:space="0" w:color="auto"/>
              <w:right w:val="single" w:sz="4" w:space="0" w:color="auto"/>
            </w:tcBorders>
            <w:hideMark/>
          </w:tcPr>
          <w:p w14:paraId="50B4BA64" w14:textId="77777777" w:rsidR="00705E1D" w:rsidRPr="00C25BC1" w:rsidRDefault="00705E1D" w:rsidP="00C47FAB">
            <w:pPr>
              <w:pStyle w:val="TAL"/>
            </w:pPr>
            <w:r w:rsidRPr="00C25BC1">
              <w:t>OCTET STRING (CONTAINING RRCReconfiguration-SCG)</w:t>
            </w:r>
          </w:p>
        </w:tc>
        <w:tc>
          <w:tcPr>
            <w:tcW w:w="1701" w:type="dxa"/>
            <w:tcBorders>
              <w:top w:val="single" w:sz="4" w:space="0" w:color="auto"/>
              <w:left w:val="single" w:sz="4" w:space="0" w:color="auto"/>
              <w:bottom w:val="single" w:sz="4" w:space="0" w:color="auto"/>
              <w:right w:val="single" w:sz="4" w:space="0" w:color="auto"/>
            </w:tcBorders>
          </w:tcPr>
          <w:p w14:paraId="405F6C70"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27CFE3EC" w14:textId="77777777" w:rsidR="00705E1D" w:rsidRPr="00C25BC1" w:rsidRDefault="00705E1D" w:rsidP="00C47FAB">
            <w:pPr>
              <w:pStyle w:val="TAL"/>
            </w:pPr>
          </w:p>
        </w:tc>
      </w:tr>
      <w:tr w:rsidR="00705E1D" w:rsidRPr="00C25BC1" w14:paraId="4532CEC1"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3CDAB800"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2DD19AEA"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5D30BE59"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32035724" w14:textId="77777777" w:rsidR="00705E1D" w:rsidRPr="00C25BC1" w:rsidRDefault="00705E1D" w:rsidP="00C47FAB">
            <w:pPr>
              <w:pStyle w:val="TAL"/>
            </w:pPr>
          </w:p>
        </w:tc>
      </w:tr>
      <w:tr w:rsidR="00705E1D" w:rsidRPr="00C25BC1" w14:paraId="6AAD5680"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49329150"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33FD83AE"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1FB166FB"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73C86A92" w14:textId="77777777" w:rsidR="00705E1D" w:rsidRPr="00C25BC1" w:rsidRDefault="00705E1D" w:rsidP="00C47FAB">
            <w:pPr>
              <w:pStyle w:val="TAL"/>
            </w:pPr>
          </w:p>
        </w:tc>
      </w:tr>
      <w:tr w:rsidR="00705E1D" w:rsidRPr="00C25BC1" w14:paraId="199EC6AE"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16DC6942"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20BECD04"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52CBC33B"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6E0D91C9" w14:textId="77777777" w:rsidR="00705E1D" w:rsidRPr="00C25BC1" w:rsidRDefault="00705E1D" w:rsidP="00C47FAB">
            <w:pPr>
              <w:pStyle w:val="TAL"/>
            </w:pPr>
          </w:p>
        </w:tc>
      </w:tr>
      <w:tr w:rsidR="00705E1D" w:rsidRPr="00C25BC1" w14:paraId="14286212" w14:textId="77777777" w:rsidTr="00C47FAB">
        <w:tc>
          <w:tcPr>
            <w:tcW w:w="4500" w:type="dxa"/>
            <w:tcBorders>
              <w:top w:val="single" w:sz="4" w:space="0" w:color="auto"/>
              <w:left w:val="single" w:sz="4" w:space="0" w:color="auto"/>
              <w:bottom w:val="single" w:sz="4" w:space="0" w:color="auto"/>
              <w:right w:val="single" w:sz="4" w:space="0" w:color="auto"/>
            </w:tcBorders>
          </w:tcPr>
          <w:p w14:paraId="7B38C205" w14:textId="77777777" w:rsidR="00705E1D" w:rsidRPr="00C25BC1" w:rsidRDefault="00705E1D" w:rsidP="00C47FAB">
            <w:pPr>
              <w:pStyle w:val="TAL"/>
              <w:rPr>
                <w:lang w:eastAsia="zh-CN"/>
              </w:rPr>
            </w:pPr>
            <w:r w:rsidRPr="00C25BC1">
              <w:rPr>
                <w:lang w:eastAsia="zh-CN"/>
              </w:rPr>
              <w:t xml:space="preserve">              radioBearerConfig2</w:t>
            </w:r>
          </w:p>
        </w:tc>
        <w:tc>
          <w:tcPr>
            <w:tcW w:w="2268" w:type="dxa"/>
            <w:tcBorders>
              <w:top w:val="single" w:sz="4" w:space="0" w:color="auto"/>
              <w:left w:val="single" w:sz="4" w:space="0" w:color="auto"/>
              <w:bottom w:val="single" w:sz="4" w:space="0" w:color="auto"/>
              <w:right w:val="single" w:sz="4" w:space="0" w:color="auto"/>
            </w:tcBorders>
          </w:tcPr>
          <w:p w14:paraId="4B783E97" w14:textId="77777777" w:rsidR="00705E1D" w:rsidRPr="00C25BC1" w:rsidRDefault="00705E1D" w:rsidP="00C47FAB">
            <w:pPr>
              <w:pStyle w:val="TAL"/>
              <w:rPr>
                <w:lang w:eastAsia="zh-CN"/>
              </w:rPr>
            </w:pPr>
            <w:r w:rsidRPr="00C25BC1">
              <w:rPr>
                <w:lang w:eastAsia="zh-CN"/>
              </w:rPr>
              <w:t>RadioBearerConfig-SCG</w:t>
            </w:r>
          </w:p>
        </w:tc>
        <w:tc>
          <w:tcPr>
            <w:tcW w:w="1701" w:type="dxa"/>
            <w:tcBorders>
              <w:top w:val="single" w:sz="4" w:space="0" w:color="auto"/>
              <w:left w:val="single" w:sz="4" w:space="0" w:color="auto"/>
              <w:bottom w:val="single" w:sz="4" w:space="0" w:color="auto"/>
              <w:right w:val="single" w:sz="4" w:space="0" w:color="auto"/>
            </w:tcBorders>
          </w:tcPr>
          <w:p w14:paraId="5F05FB99" w14:textId="77777777" w:rsidR="00705E1D" w:rsidRPr="00C25BC1" w:rsidRDefault="00705E1D" w:rsidP="00C47FAB">
            <w:pPr>
              <w:pStyle w:val="TAL"/>
            </w:pPr>
            <w:r w:rsidRPr="00C25BC1">
              <w:t>See Table 8.2.2.8.2.3.3-1A</w:t>
            </w:r>
          </w:p>
        </w:tc>
        <w:tc>
          <w:tcPr>
            <w:tcW w:w="1251" w:type="dxa"/>
            <w:tcBorders>
              <w:top w:val="single" w:sz="4" w:space="0" w:color="auto"/>
              <w:left w:val="single" w:sz="4" w:space="0" w:color="auto"/>
              <w:bottom w:val="single" w:sz="4" w:space="0" w:color="auto"/>
              <w:right w:val="single" w:sz="4" w:space="0" w:color="auto"/>
            </w:tcBorders>
          </w:tcPr>
          <w:p w14:paraId="03920722" w14:textId="77777777" w:rsidR="00705E1D" w:rsidRPr="00C25BC1" w:rsidRDefault="00705E1D" w:rsidP="00C47FAB">
            <w:pPr>
              <w:pStyle w:val="TAL"/>
            </w:pPr>
          </w:p>
        </w:tc>
      </w:tr>
      <w:tr w:rsidR="00705E1D" w:rsidRPr="00C25BC1" w14:paraId="58C484FF"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6C470149"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7B0948EC"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2E3F8C3B"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56F38F12" w14:textId="77777777" w:rsidR="00705E1D" w:rsidRPr="00C25BC1" w:rsidRDefault="00705E1D" w:rsidP="00C47FAB">
            <w:pPr>
              <w:pStyle w:val="TAL"/>
            </w:pPr>
          </w:p>
        </w:tc>
      </w:tr>
      <w:tr w:rsidR="00705E1D" w:rsidRPr="00C25BC1" w14:paraId="43B4B7CA"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062F1437"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572732D5"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15D5FFB4"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4DBF6C90" w14:textId="77777777" w:rsidR="00705E1D" w:rsidRPr="00C25BC1" w:rsidRDefault="00705E1D" w:rsidP="00C47FAB">
            <w:pPr>
              <w:pStyle w:val="TAL"/>
            </w:pPr>
          </w:p>
        </w:tc>
      </w:tr>
      <w:tr w:rsidR="00705E1D" w:rsidRPr="00C25BC1" w14:paraId="3ECD6FD3"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06FB944E"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7C753898"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38090B44"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4E0206D8" w14:textId="77777777" w:rsidR="00705E1D" w:rsidRPr="00C25BC1" w:rsidRDefault="00705E1D" w:rsidP="00C47FAB">
            <w:pPr>
              <w:pStyle w:val="TAL"/>
            </w:pPr>
          </w:p>
        </w:tc>
      </w:tr>
      <w:tr w:rsidR="00705E1D" w:rsidRPr="00C25BC1" w14:paraId="5C12E142"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6A47C5F2"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5E81BC04"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3216BCE5"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2D59760F" w14:textId="77777777" w:rsidR="00705E1D" w:rsidRPr="00C25BC1" w:rsidRDefault="00705E1D" w:rsidP="00C47FAB">
            <w:pPr>
              <w:pStyle w:val="TAL"/>
            </w:pPr>
          </w:p>
        </w:tc>
      </w:tr>
      <w:tr w:rsidR="00705E1D" w:rsidRPr="00C25BC1" w14:paraId="416625D6"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5B588993"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6EA2BC1E"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7417C46E"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4ED7A1C7" w14:textId="77777777" w:rsidR="00705E1D" w:rsidRPr="00C25BC1" w:rsidRDefault="00705E1D" w:rsidP="00C47FAB">
            <w:pPr>
              <w:pStyle w:val="TAL"/>
            </w:pPr>
          </w:p>
        </w:tc>
      </w:tr>
      <w:tr w:rsidR="00705E1D" w:rsidRPr="00C25BC1" w14:paraId="14AD989B"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06C654B8"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01ACBF62"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5B36D057"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60E38D38" w14:textId="77777777" w:rsidR="00705E1D" w:rsidRPr="00C25BC1" w:rsidRDefault="00705E1D" w:rsidP="00C47FAB">
            <w:pPr>
              <w:pStyle w:val="TAL"/>
            </w:pPr>
          </w:p>
        </w:tc>
      </w:tr>
    </w:tbl>
    <w:p w14:paraId="62C41E11" w14:textId="77777777" w:rsidR="00705E1D" w:rsidRPr="00C25BC1" w:rsidRDefault="00705E1D" w:rsidP="00705E1D"/>
    <w:p w14:paraId="18C24F04" w14:textId="77777777" w:rsidR="00705E1D" w:rsidRPr="00C25BC1" w:rsidRDefault="00705E1D" w:rsidP="00705E1D">
      <w:pPr>
        <w:pStyle w:val="TH"/>
      </w:pPr>
      <w:r w:rsidRPr="00C25BC1">
        <w:t>Table 8.2.2.8.2.3.3-22: CellGroupConfig-MCG (Table 8.2.2.8.2.3.3-21)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705E1D" w:rsidRPr="00C25BC1" w14:paraId="3E7DBBA4" w14:textId="77777777" w:rsidTr="00C47FA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15E01F3" w14:textId="77777777" w:rsidR="00705E1D" w:rsidRPr="00C25BC1" w:rsidRDefault="00705E1D" w:rsidP="00C47FAB">
            <w:pPr>
              <w:pStyle w:val="TAL"/>
            </w:pPr>
            <w:r w:rsidRPr="00C25BC1">
              <w:t>Derivation Path: TS 38.508-1, table 4.6.1-3 with condition PSCell_Change</w:t>
            </w:r>
          </w:p>
        </w:tc>
      </w:tr>
      <w:tr w:rsidR="00705E1D" w:rsidRPr="00C25BC1" w14:paraId="3E6C61E6"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45FDC" w14:textId="77777777" w:rsidR="00705E1D" w:rsidRPr="00C25BC1" w:rsidRDefault="00705E1D" w:rsidP="00C47FAB">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E8097" w14:textId="77777777" w:rsidR="00705E1D" w:rsidRPr="00C25BC1" w:rsidRDefault="00705E1D" w:rsidP="00C47FAB">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822DB" w14:textId="77777777" w:rsidR="00705E1D" w:rsidRPr="00C25BC1" w:rsidRDefault="00705E1D"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E0B17" w14:textId="77777777" w:rsidR="00705E1D" w:rsidRPr="00C25BC1" w:rsidRDefault="00705E1D" w:rsidP="00C47FAB">
            <w:pPr>
              <w:pStyle w:val="TAH"/>
            </w:pPr>
            <w:r w:rsidRPr="00C25BC1">
              <w:t>Condition</w:t>
            </w:r>
          </w:p>
        </w:tc>
      </w:tr>
      <w:tr w:rsidR="00705E1D" w:rsidRPr="00C25BC1" w14:paraId="2DDB7AF2"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487A6" w14:textId="77777777" w:rsidR="00705E1D" w:rsidRPr="00C25BC1" w:rsidRDefault="00705E1D" w:rsidP="00C47FAB">
            <w:pPr>
              <w:pStyle w:val="TAL"/>
            </w:pPr>
            <w:r w:rsidRPr="00C25BC1">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4D600"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2B103"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DB953" w14:textId="77777777" w:rsidR="00705E1D" w:rsidRPr="00C25BC1" w:rsidRDefault="00705E1D" w:rsidP="00C47FAB">
            <w:pPr>
              <w:pStyle w:val="TAL"/>
            </w:pPr>
          </w:p>
        </w:tc>
      </w:tr>
      <w:tr w:rsidR="00705E1D" w:rsidRPr="00C25BC1" w14:paraId="0BE4F135"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86EED" w14:textId="77777777" w:rsidR="00705E1D" w:rsidRPr="00C25BC1" w:rsidRDefault="00705E1D" w:rsidP="00C47FAB">
            <w:pPr>
              <w:pStyle w:val="TAL"/>
            </w:pPr>
            <w:r w:rsidRPr="00C25BC1">
              <w:t xml:space="preserve">  rlc-BearerToReleaseList SEQUENCE (SIZE(1..maxLC-ID)) OF LogicalChannelIdentity </w:t>
            </w:r>
            <w:r w:rsidRPr="00C25BC1">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47235"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E3B9D"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1C024" w14:textId="77777777" w:rsidR="00705E1D" w:rsidRPr="00C25BC1" w:rsidRDefault="00705E1D" w:rsidP="00C47FAB">
            <w:pPr>
              <w:pStyle w:val="TAL"/>
            </w:pPr>
          </w:p>
        </w:tc>
      </w:tr>
      <w:tr w:rsidR="00705E1D" w:rsidRPr="00C25BC1" w14:paraId="3930B4AF" w14:textId="77777777" w:rsidTr="00C47FAB">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90646B5" w14:textId="77777777" w:rsidR="00705E1D" w:rsidRPr="00C25BC1" w:rsidRDefault="00705E1D" w:rsidP="00C47FAB">
            <w:pPr>
              <w:pStyle w:val="TAL"/>
            </w:pPr>
            <w:r w:rsidRPr="00C25BC1">
              <w:t xml:space="preserve">    LogicalChannelIdentity[1]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38065" w14:textId="77777777" w:rsidR="00705E1D" w:rsidRPr="00C25BC1" w:rsidRDefault="00705E1D" w:rsidP="00C47FAB">
            <w:pPr>
              <w:pStyle w:val="TAL"/>
            </w:pPr>
            <w:r w:rsidRPr="00C25BC1">
              <w:t>Logical ChannelID of DRBn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17916"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F0508" w14:textId="77777777" w:rsidR="00705E1D" w:rsidRPr="00C25BC1" w:rsidRDefault="00705E1D" w:rsidP="00C47FAB">
            <w:pPr>
              <w:pStyle w:val="TAL"/>
            </w:pPr>
          </w:p>
        </w:tc>
      </w:tr>
      <w:tr w:rsidR="00705E1D" w:rsidRPr="00C25BC1" w14:paraId="6E5C4A19"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080EE" w14:textId="77777777" w:rsidR="00705E1D" w:rsidRPr="00C25BC1" w:rsidRDefault="00705E1D"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EFEC1"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01937"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42A6C" w14:textId="77777777" w:rsidR="00705E1D" w:rsidRPr="00C25BC1" w:rsidRDefault="00705E1D" w:rsidP="00C47FAB">
            <w:pPr>
              <w:pStyle w:val="TAL"/>
            </w:pPr>
          </w:p>
        </w:tc>
      </w:tr>
      <w:tr w:rsidR="00705E1D" w:rsidRPr="00C25BC1" w14:paraId="7FF45403"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38B41" w14:textId="77777777" w:rsidR="00705E1D" w:rsidRPr="00C25BC1" w:rsidRDefault="00705E1D" w:rsidP="00C47FAB">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22549"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D5835"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DB84E" w14:textId="77777777" w:rsidR="00705E1D" w:rsidRPr="00C25BC1" w:rsidRDefault="00705E1D" w:rsidP="00C47FAB">
            <w:pPr>
              <w:pStyle w:val="TAL"/>
            </w:pPr>
          </w:p>
        </w:tc>
      </w:tr>
    </w:tbl>
    <w:p w14:paraId="5B47E276" w14:textId="77777777" w:rsidR="00705E1D" w:rsidRPr="00C25BC1" w:rsidRDefault="00705E1D" w:rsidP="00705E1D"/>
    <w:p w14:paraId="6FC7ADF1" w14:textId="77777777" w:rsidR="00705E1D" w:rsidRPr="00C25BC1" w:rsidRDefault="00705E1D" w:rsidP="00705E1D">
      <w:pPr>
        <w:pStyle w:val="TH"/>
      </w:pPr>
      <w:r w:rsidRPr="00C25BC1">
        <w:lastRenderedPageBreak/>
        <w:t>Table 8.2.2.8.2.3.3-23: RRCReconfiguration-SCG</w:t>
      </w:r>
      <w:r w:rsidRPr="00C25BC1">
        <w:rPr>
          <w:i/>
        </w:rPr>
        <w:t xml:space="preserve"> </w:t>
      </w:r>
      <w:r w:rsidRPr="00C25BC1">
        <w:t>(Table 8.2.2.8.2.3.3-21)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05E1D" w:rsidRPr="00C25BC1" w14:paraId="07FFF997" w14:textId="77777777" w:rsidTr="00C47FAB">
        <w:tc>
          <w:tcPr>
            <w:tcW w:w="9750" w:type="dxa"/>
            <w:gridSpan w:val="4"/>
            <w:tcBorders>
              <w:top w:val="single" w:sz="4" w:space="0" w:color="auto"/>
              <w:left w:val="single" w:sz="4" w:space="0" w:color="auto"/>
              <w:bottom w:val="single" w:sz="4" w:space="0" w:color="auto"/>
              <w:right w:val="single" w:sz="4" w:space="0" w:color="auto"/>
            </w:tcBorders>
            <w:hideMark/>
          </w:tcPr>
          <w:p w14:paraId="5A68F807" w14:textId="77777777" w:rsidR="00705E1D" w:rsidRPr="00C25BC1" w:rsidRDefault="00705E1D" w:rsidP="00C47FAB">
            <w:pPr>
              <w:pStyle w:val="TAL"/>
            </w:pPr>
            <w:r w:rsidRPr="00C25BC1">
              <w:t>Derivation Path: TS 38.508-1 [4], Table 4.6.1-13</w:t>
            </w:r>
          </w:p>
        </w:tc>
      </w:tr>
      <w:tr w:rsidR="00705E1D" w:rsidRPr="00C25BC1" w14:paraId="76A82C2A"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0216CF8E" w14:textId="77777777" w:rsidR="00705E1D" w:rsidRPr="00C25BC1" w:rsidRDefault="00705E1D" w:rsidP="00C47FAB">
            <w:pPr>
              <w:pStyle w:val="TAH"/>
            </w:pPr>
            <w:r w:rsidRPr="00C25BC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02528D1" w14:textId="77777777" w:rsidR="00705E1D" w:rsidRPr="00C25BC1" w:rsidRDefault="00705E1D" w:rsidP="00C47FAB">
            <w:pPr>
              <w:pStyle w:val="TAH"/>
            </w:pPr>
            <w:r w:rsidRPr="00C25BC1">
              <w:t>Value/remark</w:t>
            </w:r>
          </w:p>
        </w:tc>
        <w:tc>
          <w:tcPr>
            <w:tcW w:w="1701" w:type="dxa"/>
            <w:tcBorders>
              <w:top w:val="single" w:sz="4" w:space="0" w:color="auto"/>
              <w:left w:val="single" w:sz="4" w:space="0" w:color="auto"/>
              <w:bottom w:val="single" w:sz="4" w:space="0" w:color="auto"/>
              <w:right w:val="single" w:sz="4" w:space="0" w:color="auto"/>
            </w:tcBorders>
            <w:hideMark/>
          </w:tcPr>
          <w:p w14:paraId="6C9BB689" w14:textId="77777777" w:rsidR="00705E1D" w:rsidRPr="00C25BC1" w:rsidRDefault="00705E1D"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hideMark/>
          </w:tcPr>
          <w:p w14:paraId="2CB6AA18" w14:textId="77777777" w:rsidR="00705E1D" w:rsidRPr="00C25BC1" w:rsidRDefault="00705E1D" w:rsidP="00C47FAB">
            <w:pPr>
              <w:pStyle w:val="TAH"/>
            </w:pPr>
            <w:r w:rsidRPr="00C25BC1">
              <w:t>Condition</w:t>
            </w:r>
          </w:p>
        </w:tc>
      </w:tr>
      <w:tr w:rsidR="00705E1D" w:rsidRPr="00C25BC1" w14:paraId="1FC0BC05"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2CB3321B" w14:textId="77777777" w:rsidR="00705E1D" w:rsidRPr="00C25BC1" w:rsidRDefault="00705E1D" w:rsidP="00C47FAB">
            <w:pPr>
              <w:pStyle w:val="TAH"/>
              <w:jc w:val="left"/>
            </w:pPr>
            <w:r w:rsidRPr="00C25BC1">
              <w:rPr>
                <w:b w:val="0"/>
              </w:rPr>
              <w:t>RRCReconfiguration ::= SEQUENCE {</w:t>
            </w:r>
          </w:p>
        </w:tc>
        <w:tc>
          <w:tcPr>
            <w:tcW w:w="2268" w:type="dxa"/>
            <w:tcBorders>
              <w:top w:val="single" w:sz="4" w:space="0" w:color="auto"/>
              <w:left w:val="single" w:sz="4" w:space="0" w:color="auto"/>
              <w:bottom w:val="single" w:sz="4" w:space="0" w:color="auto"/>
              <w:right w:val="single" w:sz="4" w:space="0" w:color="auto"/>
            </w:tcBorders>
          </w:tcPr>
          <w:p w14:paraId="7196108B" w14:textId="77777777" w:rsidR="00705E1D" w:rsidRPr="00C25BC1" w:rsidRDefault="00705E1D" w:rsidP="00C47FAB">
            <w:pPr>
              <w:pStyle w:val="TAH"/>
            </w:pPr>
          </w:p>
        </w:tc>
        <w:tc>
          <w:tcPr>
            <w:tcW w:w="1701" w:type="dxa"/>
            <w:tcBorders>
              <w:top w:val="single" w:sz="4" w:space="0" w:color="auto"/>
              <w:left w:val="single" w:sz="4" w:space="0" w:color="auto"/>
              <w:bottom w:val="single" w:sz="4" w:space="0" w:color="auto"/>
              <w:right w:val="single" w:sz="4" w:space="0" w:color="auto"/>
            </w:tcBorders>
          </w:tcPr>
          <w:p w14:paraId="2505A36D" w14:textId="77777777" w:rsidR="00705E1D" w:rsidRPr="00C25BC1" w:rsidRDefault="00705E1D" w:rsidP="00C47FAB">
            <w:pPr>
              <w:pStyle w:val="TAH"/>
            </w:pPr>
          </w:p>
        </w:tc>
        <w:tc>
          <w:tcPr>
            <w:tcW w:w="1245" w:type="dxa"/>
            <w:tcBorders>
              <w:top w:val="single" w:sz="4" w:space="0" w:color="auto"/>
              <w:left w:val="single" w:sz="4" w:space="0" w:color="auto"/>
              <w:bottom w:val="single" w:sz="4" w:space="0" w:color="auto"/>
              <w:right w:val="single" w:sz="4" w:space="0" w:color="auto"/>
            </w:tcBorders>
          </w:tcPr>
          <w:p w14:paraId="645B5B0C" w14:textId="77777777" w:rsidR="00705E1D" w:rsidRPr="00C25BC1" w:rsidRDefault="00705E1D" w:rsidP="00C47FAB">
            <w:pPr>
              <w:pStyle w:val="TAH"/>
            </w:pPr>
          </w:p>
        </w:tc>
      </w:tr>
      <w:tr w:rsidR="00705E1D" w:rsidRPr="00C25BC1" w14:paraId="1FDBD1A7"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3FF9CB6E" w14:textId="77777777" w:rsidR="00705E1D" w:rsidRPr="00C25BC1" w:rsidRDefault="00705E1D" w:rsidP="00C47FAB">
            <w:pPr>
              <w:pStyle w:val="TAL"/>
            </w:pPr>
            <w:r w:rsidRPr="00C25BC1">
              <w:t xml:space="preserve">  secondaryCellGroup</w:t>
            </w:r>
          </w:p>
        </w:tc>
        <w:tc>
          <w:tcPr>
            <w:tcW w:w="2268" w:type="dxa"/>
            <w:tcBorders>
              <w:top w:val="single" w:sz="4" w:space="0" w:color="auto"/>
              <w:left w:val="single" w:sz="4" w:space="0" w:color="auto"/>
              <w:bottom w:val="single" w:sz="4" w:space="0" w:color="auto"/>
              <w:right w:val="single" w:sz="4" w:space="0" w:color="auto"/>
            </w:tcBorders>
            <w:hideMark/>
          </w:tcPr>
          <w:p w14:paraId="6CFE1CF7" w14:textId="77777777" w:rsidR="00705E1D" w:rsidRPr="00C25BC1" w:rsidRDefault="00705E1D" w:rsidP="00C47FAB">
            <w:pPr>
              <w:pStyle w:val="TAL"/>
            </w:pPr>
            <w:r w:rsidRPr="00C25BC1">
              <w:t>CellGroupConfig-SCG</w:t>
            </w:r>
          </w:p>
        </w:tc>
        <w:tc>
          <w:tcPr>
            <w:tcW w:w="1701" w:type="dxa"/>
            <w:tcBorders>
              <w:top w:val="single" w:sz="4" w:space="0" w:color="auto"/>
              <w:left w:val="single" w:sz="4" w:space="0" w:color="auto"/>
              <w:bottom w:val="single" w:sz="4" w:space="0" w:color="auto"/>
              <w:right w:val="single" w:sz="4" w:space="0" w:color="auto"/>
            </w:tcBorders>
          </w:tcPr>
          <w:p w14:paraId="6BAA200C"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789C50FC" w14:textId="77777777" w:rsidR="00705E1D" w:rsidRPr="00C25BC1" w:rsidRDefault="00705E1D" w:rsidP="00C47FAB">
            <w:pPr>
              <w:pStyle w:val="TAL"/>
            </w:pPr>
          </w:p>
        </w:tc>
      </w:tr>
    </w:tbl>
    <w:p w14:paraId="4F06C21E" w14:textId="77777777" w:rsidR="00705E1D" w:rsidRPr="00C25BC1" w:rsidRDefault="00705E1D" w:rsidP="00705E1D"/>
    <w:p w14:paraId="5151D98E" w14:textId="77777777" w:rsidR="00705E1D" w:rsidRPr="00C25BC1" w:rsidRDefault="00705E1D" w:rsidP="00705E1D">
      <w:pPr>
        <w:pStyle w:val="TH"/>
      </w:pPr>
      <w:r w:rsidRPr="00C25BC1">
        <w:t>Table 8.2.2.8.2.3.3-24: CellGroupConfig (Table 8.2.2.8.2.3.3-23)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705E1D" w:rsidRPr="00C25BC1" w14:paraId="36B33052" w14:textId="77777777" w:rsidTr="00C47FA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C140290" w14:textId="77777777" w:rsidR="00705E1D" w:rsidRPr="00C25BC1" w:rsidRDefault="00705E1D" w:rsidP="00C47FAB">
            <w:pPr>
              <w:pStyle w:val="TAL"/>
            </w:pPr>
            <w:r w:rsidRPr="00C25BC1">
              <w:t>Derivation Path: TS 38.508-1, table 4.6.1-3 with condition PSCell_Change</w:t>
            </w:r>
          </w:p>
        </w:tc>
      </w:tr>
      <w:tr w:rsidR="00705E1D" w:rsidRPr="00C25BC1" w14:paraId="17C141EA"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183BF" w14:textId="77777777" w:rsidR="00705E1D" w:rsidRPr="00C25BC1" w:rsidRDefault="00705E1D" w:rsidP="00C47FAB">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7F494" w14:textId="77777777" w:rsidR="00705E1D" w:rsidRPr="00C25BC1" w:rsidRDefault="00705E1D" w:rsidP="00C47FAB">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EA277" w14:textId="77777777" w:rsidR="00705E1D" w:rsidRPr="00C25BC1" w:rsidRDefault="00705E1D"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B7AC1" w14:textId="77777777" w:rsidR="00705E1D" w:rsidRPr="00C25BC1" w:rsidRDefault="00705E1D" w:rsidP="00C47FAB">
            <w:pPr>
              <w:pStyle w:val="TAH"/>
            </w:pPr>
            <w:r w:rsidRPr="00C25BC1">
              <w:t>Condition</w:t>
            </w:r>
          </w:p>
        </w:tc>
      </w:tr>
      <w:tr w:rsidR="00705E1D" w:rsidRPr="00C25BC1" w14:paraId="276E58CE"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A74F6" w14:textId="77777777" w:rsidR="00705E1D" w:rsidRPr="00C25BC1" w:rsidRDefault="00705E1D" w:rsidP="00C47FAB">
            <w:pPr>
              <w:pStyle w:val="TAL"/>
            </w:pPr>
            <w:r w:rsidRPr="00C25BC1">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60218"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B2EF4"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5377C" w14:textId="77777777" w:rsidR="00705E1D" w:rsidRPr="00C25BC1" w:rsidRDefault="00705E1D" w:rsidP="00C47FAB">
            <w:pPr>
              <w:pStyle w:val="TAL"/>
            </w:pPr>
          </w:p>
        </w:tc>
      </w:tr>
      <w:tr w:rsidR="00705E1D" w:rsidRPr="00C25BC1" w14:paraId="148D197E"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1989F" w14:textId="77777777" w:rsidR="00705E1D" w:rsidRPr="00C25BC1" w:rsidRDefault="00705E1D" w:rsidP="00C47FAB">
            <w:pPr>
              <w:pStyle w:val="TAL"/>
            </w:pPr>
            <w:r w:rsidRPr="00C25BC1">
              <w:t xml:space="preserve">  rlc-BearerToAddModList SEQUENCE (SIZE(1..maxLC-ID)) OF RLC-BearerConfig</w:t>
            </w:r>
            <w:r w:rsidRPr="00C25BC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8F809" w14:textId="77777777" w:rsidR="00705E1D" w:rsidRPr="00C25BC1" w:rsidRDefault="00705E1D" w:rsidP="00C47FAB">
            <w:pPr>
              <w:pStyle w:val="TAL"/>
            </w:pPr>
            <w:r w:rsidRPr="00C25BC1">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036CD"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345E4" w14:textId="77777777" w:rsidR="00705E1D" w:rsidRPr="00C25BC1" w:rsidRDefault="00705E1D" w:rsidP="00C47FAB">
            <w:pPr>
              <w:pStyle w:val="TAL"/>
            </w:pPr>
          </w:p>
        </w:tc>
      </w:tr>
      <w:tr w:rsidR="00705E1D" w:rsidRPr="00C25BC1" w14:paraId="5A341D90" w14:textId="77777777" w:rsidTr="00C47FAB">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417AC34" w14:textId="77777777" w:rsidR="00705E1D" w:rsidRPr="00C25BC1" w:rsidRDefault="00705E1D" w:rsidP="00C47FAB">
            <w:pPr>
              <w:pStyle w:val="TAL"/>
            </w:pPr>
            <w:r w:rsidRPr="00C25BC1">
              <w:t xml:space="preserve">    RLC-BearerConfig[1]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5E790" w14:textId="77777777" w:rsidR="00705E1D" w:rsidRPr="00C25BC1" w:rsidRDefault="00705E1D" w:rsidP="00C47FAB">
            <w:pPr>
              <w:pStyle w:val="TAL"/>
            </w:pPr>
            <w:r w:rsidRPr="00C25BC1">
              <w:t xml:space="preserve">RLC-BearerConfig as per TS 38.508-1[4] Table 4.6.3-148: </w:t>
            </w:r>
            <w:r w:rsidRPr="00C25BC1">
              <w:rPr>
                <w:i/>
              </w:rPr>
              <w:t>RLC-BearerConfig</w:t>
            </w:r>
            <w:r w:rsidRPr="00C25BC1">
              <w:t xml:space="preserve"> with conditions AM and DRBn and Re-establish_RLC</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13A47" w14:textId="77777777" w:rsidR="00705E1D" w:rsidRPr="00C25BC1" w:rsidRDefault="00705E1D" w:rsidP="00C47FAB">
            <w:pPr>
              <w:pStyle w:val="TAL"/>
            </w:pPr>
            <w:r w:rsidRPr="00C25BC1">
              <w:t>entry 1</w:t>
            </w:r>
          </w:p>
          <w:p w14:paraId="1025B420" w14:textId="77777777" w:rsidR="00705E1D" w:rsidRPr="00C25BC1" w:rsidRDefault="00705E1D" w:rsidP="00C47FAB">
            <w:pPr>
              <w:pStyle w:val="TAL"/>
            </w:pPr>
            <w:r w:rsidRPr="00C25BC1">
              <w:t>DRBn is allocated according to internal TTCN mapping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BECB2" w14:textId="77777777" w:rsidR="00705E1D" w:rsidRPr="00C25BC1" w:rsidRDefault="00705E1D" w:rsidP="00C47FAB">
            <w:pPr>
              <w:pStyle w:val="TAL"/>
            </w:pPr>
          </w:p>
        </w:tc>
      </w:tr>
      <w:tr w:rsidR="00705E1D" w:rsidRPr="00C25BC1" w14:paraId="485369B4"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F004C" w14:textId="77777777" w:rsidR="00705E1D" w:rsidRPr="00C25BC1" w:rsidRDefault="00705E1D"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B1511"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3DC27"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1C01A" w14:textId="77777777" w:rsidR="00705E1D" w:rsidRPr="00C25BC1" w:rsidRDefault="00705E1D" w:rsidP="00C47FAB">
            <w:pPr>
              <w:pStyle w:val="TAL"/>
            </w:pPr>
          </w:p>
        </w:tc>
      </w:tr>
      <w:tr w:rsidR="00705E1D" w:rsidRPr="00C25BC1" w14:paraId="3DB52288"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B0A70" w14:textId="77777777" w:rsidR="00705E1D" w:rsidRPr="00C25BC1" w:rsidRDefault="00705E1D" w:rsidP="00C47FAB">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C41AF"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085A2"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34E07" w14:textId="77777777" w:rsidR="00705E1D" w:rsidRPr="00C25BC1" w:rsidRDefault="00705E1D" w:rsidP="00C47FAB">
            <w:pPr>
              <w:pStyle w:val="TAL"/>
            </w:pPr>
          </w:p>
        </w:tc>
      </w:tr>
    </w:tbl>
    <w:p w14:paraId="68FA99E3" w14:textId="77777777" w:rsidR="00705E1D" w:rsidRPr="00C25BC1" w:rsidRDefault="00705E1D" w:rsidP="00705E1D"/>
    <w:p w14:paraId="70EE9B8A" w14:textId="77777777" w:rsidR="00705E1D" w:rsidRPr="00C25BC1" w:rsidRDefault="00705E1D" w:rsidP="00705E1D">
      <w:pPr>
        <w:pStyle w:val="TH"/>
      </w:pPr>
      <w:r w:rsidRPr="00C25BC1">
        <w:t xml:space="preserve">Table 8.2.2.8.2.3.3-25: </w:t>
      </w:r>
      <w:r w:rsidRPr="00C25BC1">
        <w:rPr>
          <w:i/>
        </w:rPr>
        <w:t xml:space="preserve">RRCReconfiguration </w:t>
      </w:r>
      <w:r w:rsidRPr="00C25BC1">
        <w:t>(step 22, Table 8.2.2.8.2.3.2-1)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705E1D" w:rsidRPr="00C25BC1" w14:paraId="6B13CA7A" w14:textId="77777777" w:rsidTr="00C47FAB">
        <w:tc>
          <w:tcPr>
            <w:tcW w:w="9720" w:type="dxa"/>
            <w:gridSpan w:val="4"/>
            <w:tcBorders>
              <w:top w:val="single" w:sz="4" w:space="0" w:color="auto"/>
              <w:left w:val="single" w:sz="4" w:space="0" w:color="auto"/>
              <w:bottom w:val="single" w:sz="4" w:space="0" w:color="auto"/>
              <w:right w:val="single" w:sz="4" w:space="0" w:color="auto"/>
            </w:tcBorders>
            <w:hideMark/>
          </w:tcPr>
          <w:p w14:paraId="0CD1E390" w14:textId="77777777" w:rsidR="00705E1D" w:rsidRPr="00C25BC1" w:rsidRDefault="00705E1D" w:rsidP="00C47FAB">
            <w:pPr>
              <w:pStyle w:val="TAL"/>
            </w:pPr>
            <w:r w:rsidRPr="00C25BC1">
              <w:t>Derivation Path: TS 38.508-1 [4], Table 4.6.1-13</w:t>
            </w:r>
          </w:p>
        </w:tc>
      </w:tr>
      <w:tr w:rsidR="00705E1D" w:rsidRPr="00C25BC1" w14:paraId="093E9D96"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B88E1" w14:textId="77777777" w:rsidR="00705E1D" w:rsidRPr="00C25BC1" w:rsidRDefault="00705E1D" w:rsidP="00C47FAB">
            <w:pPr>
              <w:pStyle w:val="TAH"/>
            </w:pPr>
            <w:r w:rsidRPr="00C25BC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F0291" w14:textId="77777777" w:rsidR="00705E1D" w:rsidRPr="00C25BC1" w:rsidRDefault="00705E1D" w:rsidP="00C47FAB">
            <w:pPr>
              <w:pStyle w:val="TAH"/>
            </w:pPr>
            <w:r w:rsidRPr="00C25BC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264FF" w14:textId="77777777" w:rsidR="00705E1D" w:rsidRPr="00C25BC1" w:rsidRDefault="00705E1D" w:rsidP="00C47FAB">
            <w:pPr>
              <w:pStyle w:val="TAH"/>
            </w:pPr>
            <w:r w:rsidRPr="00C25BC1">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948E8" w14:textId="77777777" w:rsidR="00705E1D" w:rsidRPr="00C25BC1" w:rsidRDefault="00705E1D" w:rsidP="00C47FAB">
            <w:pPr>
              <w:pStyle w:val="TAH"/>
            </w:pPr>
            <w:r w:rsidRPr="00C25BC1">
              <w:t>Condition</w:t>
            </w:r>
          </w:p>
        </w:tc>
      </w:tr>
      <w:tr w:rsidR="00705E1D" w:rsidRPr="00C25BC1" w14:paraId="0DEEBF53"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04AE6" w14:textId="77777777" w:rsidR="00705E1D" w:rsidRPr="00C25BC1" w:rsidRDefault="00705E1D" w:rsidP="00C47FAB">
            <w:pPr>
              <w:pStyle w:val="TAL"/>
            </w:pPr>
            <w:r w:rsidRPr="00C25BC1">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6375D"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6D482"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36462" w14:textId="77777777" w:rsidR="00705E1D" w:rsidRPr="00C25BC1" w:rsidRDefault="00705E1D" w:rsidP="00C47FAB">
            <w:pPr>
              <w:pStyle w:val="TAL"/>
            </w:pPr>
          </w:p>
        </w:tc>
      </w:tr>
      <w:tr w:rsidR="00705E1D" w:rsidRPr="00C25BC1" w14:paraId="3156E23B"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E7DB7" w14:textId="77777777" w:rsidR="00705E1D" w:rsidRPr="00C25BC1" w:rsidRDefault="00705E1D" w:rsidP="00C47FAB">
            <w:pPr>
              <w:pStyle w:val="TAL"/>
            </w:pPr>
            <w:r w:rsidRPr="00C25BC1">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98F8C"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4E54B"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D5C9E" w14:textId="77777777" w:rsidR="00705E1D" w:rsidRPr="00C25BC1" w:rsidRDefault="00705E1D" w:rsidP="00C47FAB">
            <w:pPr>
              <w:pStyle w:val="TAL"/>
            </w:pPr>
          </w:p>
        </w:tc>
      </w:tr>
      <w:tr w:rsidR="00705E1D" w:rsidRPr="00C25BC1" w14:paraId="5FD1707F"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1BA30" w14:textId="77777777" w:rsidR="00705E1D" w:rsidRPr="00C25BC1" w:rsidRDefault="00705E1D" w:rsidP="00C47FAB">
            <w:pPr>
              <w:pStyle w:val="TAL"/>
            </w:pPr>
            <w:r w:rsidRPr="00C25BC1">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0AB97"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385EA"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5357A" w14:textId="77777777" w:rsidR="00705E1D" w:rsidRPr="00C25BC1" w:rsidRDefault="00705E1D" w:rsidP="00C47FAB">
            <w:pPr>
              <w:pStyle w:val="TAL"/>
            </w:pPr>
          </w:p>
        </w:tc>
      </w:tr>
      <w:tr w:rsidR="00705E1D" w:rsidRPr="00C25BC1" w14:paraId="7EB89F7E"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5968D" w14:textId="77777777" w:rsidR="00705E1D" w:rsidRPr="00C25BC1" w:rsidRDefault="00705E1D"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D4D9B"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6F77F"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18D5B" w14:textId="77777777" w:rsidR="00705E1D" w:rsidRPr="00C25BC1" w:rsidRDefault="00705E1D" w:rsidP="00C47FAB">
            <w:pPr>
              <w:pStyle w:val="TAL"/>
            </w:pPr>
          </w:p>
        </w:tc>
      </w:tr>
      <w:tr w:rsidR="00705E1D" w:rsidRPr="00C25BC1" w14:paraId="50216E30"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B90E6" w14:textId="77777777" w:rsidR="00705E1D" w:rsidRPr="00C25BC1" w:rsidRDefault="00705E1D" w:rsidP="00C47FAB">
            <w:pPr>
              <w:pStyle w:val="TAL"/>
            </w:pPr>
            <w:r w:rsidRPr="00C25BC1">
              <w:t xml:space="preserve">          masterCellGroup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27F3B" w14:textId="77777777" w:rsidR="00705E1D" w:rsidRPr="00C25BC1" w:rsidRDefault="00705E1D" w:rsidP="00C47FAB">
            <w:pPr>
              <w:pStyle w:val="TAL"/>
            </w:pPr>
            <w:r w:rsidRPr="00C25BC1">
              <w:t>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7AC55" w14:textId="77777777" w:rsidR="00705E1D" w:rsidRPr="00C25BC1" w:rsidRDefault="00705E1D" w:rsidP="00C47FAB">
            <w:pPr>
              <w:pStyle w:val="TAL"/>
            </w:pPr>
            <w:r w:rsidRPr="00C25BC1">
              <w:t>OCTET STRING (CONTAINING CellGroupConfig)</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B3808" w14:textId="77777777" w:rsidR="00705E1D" w:rsidRPr="00C25BC1" w:rsidRDefault="00705E1D" w:rsidP="00C47FAB">
            <w:pPr>
              <w:pStyle w:val="TAL"/>
            </w:pPr>
          </w:p>
        </w:tc>
      </w:tr>
      <w:tr w:rsidR="00705E1D" w:rsidRPr="00C25BC1" w14:paraId="2D696C0B"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CF4C4" w14:textId="77777777" w:rsidR="00705E1D" w:rsidRPr="00C25BC1" w:rsidRDefault="00705E1D"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6C811"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5E4E2"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A6821" w14:textId="77777777" w:rsidR="00705E1D" w:rsidRPr="00C25BC1" w:rsidRDefault="00705E1D" w:rsidP="00C47FAB">
            <w:pPr>
              <w:pStyle w:val="TAL"/>
            </w:pPr>
          </w:p>
        </w:tc>
      </w:tr>
      <w:tr w:rsidR="00705E1D" w:rsidRPr="00C25BC1" w14:paraId="12A4B8F4"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2A25C" w14:textId="77777777" w:rsidR="00705E1D" w:rsidRPr="00C25BC1" w:rsidRDefault="00705E1D"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B7E63"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C6313"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191D7" w14:textId="77777777" w:rsidR="00705E1D" w:rsidRPr="00C25BC1" w:rsidRDefault="00705E1D" w:rsidP="00C47FAB">
            <w:pPr>
              <w:pStyle w:val="TAL"/>
            </w:pPr>
          </w:p>
        </w:tc>
      </w:tr>
      <w:tr w:rsidR="00705E1D" w:rsidRPr="00C25BC1" w14:paraId="36A18A88"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825EE" w14:textId="77777777" w:rsidR="00705E1D" w:rsidRPr="00C25BC1" w:rsidRDefault="00705E1D" w:rsidP="00C47FAB">
            <w:pPr>
              <w:pStyle w:val="TAL"/>
            </w:pPr>
            <w:r w:rsidRPr="00C25BC1">
              <w:t xml:space="preserve">              mrdc-SecondaryCellGroupConfig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40BA1"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EF61C"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442C0" w14:textId="77777777" w:rsidR="00705E1D" w:rsidRPr="00C25BC1" w:rsidRDefault="00705E1D" w:rsidP="00C47FAB">
            <w:pPr>
              <w:pStyle w:val="TAL"/>
            </w:pPr>
          </w:p>
        </w:tc>
      </w:tr>
      <w:tr w:rsidR="00705E1D" w:rsidRPr="00C25BC1" w14:paraId="011C617A"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6E4C4185" w14:textId="77777777" w:rsidR="00705E1D" w:rsidRPr="00C25BC1" w:rsidRDefault="00705E1D" w:rsidP="00C47FAB">
            <w:pPr>
              <w:pStyle w:val="TAL"/>
            </w:pPr>
            <w:r w:rsidRPr="00C25BC1">
              <w:t xml:space="preserve">                 Release</w:t>
            </w:r>
          </w:p>
        </w:tc>
        <w:tc>
          <w:tcPr>
            <w:tcW w:w="2268" w:type="dxa"/>
            <w:tcBorders>
              <w:top w:val="single" w:sz="4" w:space="0" w:color="auto"/>
              <w:left w:val="single" w:sz="4" w:space="0" w:color="auto"/>
              <w:bottom w:val="single" w:sz="4" w:space="0" w:color="auto"/>
              <w:right w:val="single" w:sz="4" w:space="0" w:color="auto"/>
            </w:tcBorders>
          </w:tcPr>
          <w:p w14:paraId="7E7A7B68"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3BDD3ACB"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31255AE2" w14:textId="77777777" w:rsidR="00705E1D" w:rsidRPr="00C25BC1" w:rsidRDefault="00705E1D" w:rsidP="00C47FAB">
            <w:pPr>
              <w:pStyle w:val="TAL"/>
            </w:pPr>
          </w:p>
        </w:tc>
      </w:tr>
      <w:tr w:rsidR="00705E1D" w:rsidRPr="00C25BC1" w14:paraId="6836C5F6"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38D442D6"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4214EA74"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377339DC"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5A7F7EF8" w14:textId="77777777" w:rsidR="00705E1D" w:rsidRPr="00C25BC1" w:rsidRDefault="00705E1D" w:rsidP="00C47FAB">
            <w:pPr>
              <w:pStyle w:val="TAL"/>
            </w:pPr>
          </w:p>
        </w:tc>
      </w:tr>
      <w:tr w:rsidR="00705E1D" w:rsidRPr="00C25BC1" w14:paraId="06A6913B"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18554E5A" w14:textId="77777777" w:rsidR="00705E1D" w:rsidRPr="00C25BC1" w:rsidRDefault="00705E1D" w:rsidP="00C47FAB">
            <w:pPr>
              <w:pStyle w:val="TAL"/>
            </w:pPr>
            <w:r w:rsidRPr="00C25BC1">
              <w:t xml:space="preserve">              radioBearerConfig2</w:t>
            </w:r>
          </w:p>
        </w:tc>
        <w:tc>
          <w:tcPr>
            <w:tcW w:w="2268" w:type="dxa"/>
            <w:tcBorders>
              <w:top w:val="single" w:sz="4" w:space="0" w:color="auto"/>
              <w:left w:val="single" w:sz="4" w:space="0" w:color="auto"/>
              <w:bottom w:val="single" w:sz="4" w:space="0" w:color="auto"/>
              <w:right w:val="single" w:sz="4" w:space="0" w:color="auto"/>
            </w:tcBorders>
            <w:hideMark/>
          </w:tcPr>
          <w:p w14:paraId="1BABA053" w14:textId="77777777" w:rsidR="00705E1D" w:rsidRPr="00C25BC1" w:rsidRDefault="00705E1D" w:rsidP="00C47FAB">
            <w:pPr>
              <w:pStyle w:val="TAL"/>
            </w:pPr>
            <w:r w:rsidRPr="00C25BC1">
              <w:t>RadioBearerConfig</w:t>
            </w:r>
          </w:p>
        </w:tc>
        <w:tc>
          <w:tcPr>
            <w:tcW w:w="1701" w:type="dxa"/>
            <w:tcBorders>
              <w:top w:val="single" w:sz="4" w:space="0" w:color="auto"/>
              <w:left w:val="single" w:sz="4" w:space="0" w:color="auto"/>
              <w:bottom w:val="single" w:sz="4" w:space="0" w:color="auto"/>
              <w:right w:val="single" w:sz="4" w:space="0" w:color="auto"/>
            </w:tcBorders>
          </w:tcPr>
          <w:p w14:paraId="22324A86"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7E61BD42" w14:textId="77777777" w:rsidR="00705E1D" w:rsidRPr="00C25BC1" w:rsidRDefault="00705E1D" w:rsidP="00C47FAB">
            <w:pPr>
              <w:pStyle w:val="TAL"/>
            </w:pPr>
          </w:p>
        </w:tc>
      </w:tr>
      <w:tr w:rsidR="00705E1D" w:rsidRPr="00C25BC1" w14:paraId="44B17BE9"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3F1E2879"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030391F6"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3B034257"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0714D163" w14:textId="77777777" w:rsidR="00705E1D" w:rsidRPr="00C25BC1" w:rsidRDefault="00705E1D" w:rsidP="00C47FAB">
            <w:pPr>
              <w:pStyle w:val="TAL"/>
            </w:pPr>
          </w:p>
        </w:tc>
      </w:tr>
      <w:tr w:rsidR="00705E1D" w:rsidRPr="00C25BC1" w14:paraId="1F98ABCA"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67EB7548"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4EFF2A9D"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2E12B29C"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1E5AE1E4" w14:textId="77777777" w:rsidR="00705E1D" w:rsidRPr="00C25BC1" w:rsidRDefault="00705E1D" w:rsidP="00C47FAB">
            <w:pPr>
              <w:pStyle w:val="TAL"/>
            </w:pPr>
          </w:p>
        </w:tc>
      </w:tr>
      <w:tr w:rsidR="00705E1D" w:rsidRPr="00C25BC1" w14:paraId="449683A2"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3F03348E"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7904130F"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2C5C20BC"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6560908E" w14:textId="77777777" w:rsidR="00705E1D" w:rsidRPr="00C25BC1" w:rsidRDefault="00705E1D" w:rsidP="00C47FAB">
            <w:pPr>
              <w:pStyle w:val="TAL"/>
            </w:pPr>
          </w:p>
        </w:tc>
      </w:tr>
      <w:tr w:rsidR="00705E1D" w:rsidRPr="00C25BC1" w14:paraId="56168554"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5D44B4D8"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2FDA97E3"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7001BC00"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0D96325B" w14:textId="77777777" w:rsidR="00705E1D" w:rsidRPr="00C25BC1" w:rsidRDefault="00705E1D" w:rsidP="00C47FAB">
            <w:pPr>
              <w:pStyle w:val="TAL"/>
            </w:pPr>
          </w:p>
        </w:tc>
      </w:tr>
      <w:tr w:rsidR="00705E1D" w:rsidRPr="00C25BC1" w14:paraId="564449D9"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3905D12A"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2F361672"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4907D341"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4C403529" w14:textId="77777777" w:rsidR="00705E1D" w:rsidRPr="00C25BC1" w:rsidRDefault="00705E1D" w:rsidP="00C47FAB">
            <w:pPr>
              <w:pStyle w:val="TAL"/>
            </w:pPr>
          </w:p>
        </w:tc>
      </w:tr>
      <w:tr w:rsidR="00705E1D" w:rsidRPr="00C25BC1" w14:paraId="150E4E93"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14D1EF83"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54DE3AB9"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6C7FA5A5"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78028DFE" w14:textId="77777777" w:rsidR="00705E1D" w:rsidRPr="00C25BC1" w:rsidRDefault="00705E1D" w:rsidP="00C47FAB">
            <w:pPr>
              <w:pStyle w:val="TAL"/>
            </w:pPr>
          </w:p>
        </w:tc>
      </w:tr>
      <w:tr w:rsidR="00705E1D" w:rsidRPr="00C25BC1" w14:paraId="06422FF6"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60E91645"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69085019"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7EF5B2A9"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32D3E698" w14:textId="77777777" w:rsidR="00705E1D" w:rsidRPr="00C25BC1" w:rsidRDefault="00705E1D" w:rsidP="00C47FAB">
            <w:pPr>
              <w:pStyle w:val="TAL"/>
            </w:pPr>
          </w:p>
        </w:tc>
      </w:tr>
    </w:tbl>
    <w:p w14:paraId="3436A292" w14:textId="77777777" w:rsidR="00705E1D" w:rsidRPr="00C25BC1" w:rsidRDefault="00705E1D" w:rsidP="00705E1D"/>
    <w:p w14:paraId="2F078957" w14:textId="77777777" w:rsidR="00705E1D" w:rsidRPr="00C25BC1" w:rsidRDefault="00705E1D" w:rsidP="00705E1D">
      <w:pPr>
        <w:pStyle w:val="TH"/>
      </w:pPr>
      <w:r w:rsidRPr="00C25BC1">
        <w:t>Table 8.2.2.8.2.3.3-26: CellGroupConfig (Table 8.2.2.8.2.3.3-25)</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705E1D" w:rsidRPr="00C25BC1" w14:paraId="7E35DB5E" w14:textId="77777777" w:rsidTr="00C47FA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F2CA153" w14:textId="77777777" w:rsidR="00705E1D" w:rsidRPr="00C25BC1" w:rsidRDefault="00705E1D" w:rsidP="00C47FAB">
            <w:pPr>
              <w:pStyle w:val="TAL"/>
            </w:pPr>
            <w:r w:rsidRPr="00C25BC1">
              <w:t>Derivation Path: TS 38.508-1, table 4.6.3-19</w:t>
            </w:r>
          </w:p>
        </w:tc>
      </w:tr>
      <w:tr w:rsidR="00705E1D" w:rsidRPr="00C25BC1" w14:paraId="5371D700"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DACC4" w14:textId="77777777" w:rsidR="00705E1D" w:rsidRPr="00C25BC1" w:rsidRDefault="00705E1D" w:rsidP="00C47FAB">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9D2B7" w14:textId="77777777" w:rsidR="00705E1D" w:rsidRPr="00C25BC1" w:rsidRDefault="00705E1D" w:rsidP="00C47FAB">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58588" w14:textId="77777777" w:rsidR="00705E1D" w:rsidRPr="00C25BC1" w:rsidRDefault="00705E1D"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07E15" w14:textId="77777777" w:rsidR="00705E1D" w:rsidRPr="00C25BC1" w:rsidRDefault="00705E1D" w:rsidP="00C47FAB">
            <w:pPr>
              <w:pStyle w:val="TAH"/>
            </w:pPr>
            <w:r w:rsidRPr="00C25BC1">
              <w:t>Condition</w:t>
            </w:r>
          </w:p>
        </w:tc>
      </w:tr>
      <w:tr w:rsidR="00705E1D" w:rsidRPr="00C25BC1" w14:paraId="07BD0D36"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20001" w14:textId="77777777" w:rsidR="00705E1D" w:rsidRPr="00C25BC1" w:rsidRDefault="00705E1D" w:rsidP="00C47FAB">
            <w:pPr>
              <w:pStyle w:val="TAL"/>
            </w:pPr>
            <w:r w:rsidRPr="00C25BC1">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6FA82"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52664"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EAA03" w14:textId="77777777" w:rsidR="00705E1D" w:rsidRPr="00C25BC1" w:rsidRDefault="00705E1D" w:rsidP="00C47FAB">
            <w:pPr>
              <w:pStyle w:val="TAL"/>
            </w:pPr>
          </w:p>
        </w:tc>
      </w:tr>
      <w:tr w:rsidR="00705E1D" w:rsidRPr="00C25BC1" w14:paraId="4D7A6046"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0751B" w14:textId="77777777" w:rsidR="00705E1D" w:rsidRPr="00C25BC1" w:rsidRDefault="00705E1D" w:rsidP="00C47FAB">
            <w:pPr>
              <w:pStyle w:val="TAL"/>
            </w:pPr>
            <w:r w:rsidRPr="00C25BC1">
              <w:t xml:space="preserve">  rlc-BearerToAddModList SEQUENCE (SIZE(1..maxLC-ID)) OF RLC-BearerConfig</w:t>
            </w:r>
            <w:r w:rsidRPr="00C25BC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97841" w14:textId="77777777" w:rsidR="00705E1D" w:rsidRPr="00C25BC1" w:rsidRDefault="00705E1D" w:rsidP="00C47FAB">
            <w:pPr>
              <w:pStyle w:val="TAL"/>
            </w:pPr>
            <w:r w:rsidRPr="00C25BC1">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741BC"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1A743" w14:textId="77777777" w:rsidR="00705E1D" w:rsidRPr="00C25BC1" w:rsidRDefault="00705E1D" w:rsidP="00C47FAB">
            <w:pPr>
              <w:pStyle w:val="TAL"/>
            </w:pPr>
          </w:p>
        </w:tc>
      </w:tr>
      <w:tr w:rsidR="00705E1D" w:rsidRPr="00C25BC1" w14:paraId="7C73190C" w14:textId="77777777" w:rsidTr="00C47FAB">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ACC3A57" w14:textId="77777777" w:rsidR="00705E1D" w:rsidRPr="00C25BC1" w:rsidRDefault="00705E1D" w:rsidP="00C47FAB">
            <w:pPr>
              <w:pStyle w:val="TAL"/>
            </w:pPr>
            <w:r w:rsidRPr="00C25BC1">
              <w:t xml:space="preserve">    RLC-BearerConfig[1]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6FE70" w14:textId="77777777" w:rsidR="00705E1D" w:rsidRPr="00C25BC1" w:rsidRDefault="00705E1D" w:rsidP="00C47FAB">
            <w:pPr>
              <w:pStyle w:val="TAL"/>
            </w:pPr>
            <w:r w:rsidRPr="00C25BC1">
              <w:t xml:space="preserve">RLC-BearerConfig as per TS 38.508-1[4] Table 4.6.3-148: </w:t>
            </w:r>
            <w:r w:rsidRPr="00C25BC1">
              <w:rPr>
                <w:i/>
              </w:rPr>
              <w:t>RLC-BearerConfig</w:t>
            </w:r>
            <w:r w:rsidRPr="00C25BC1">
              <w:t xml:space="preserve"> with conditions DRBn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BD8A5" w14:textId="77777777" w:rsidR="00705E1D" w:rsidRPr="00C25BC1" w:rsidRDefault="00705E1D" w:rsidP="00C47FAB">
            <w:pPr>
              <w:pStyle w:val="TAL"/>
            </w:pPr>
            <w:r w:rsidRPr="00C25BC1">
              <w:t>DRBn  of SCG are allocated according to internal TTCN mapping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2F022" w14:textId="77777777" w:rsidR="00705E1D" w:rsidRPr="00C25BC1" w:rsidRDefault="00705E1D" w:rsidP="00C47FAB">
            <w:pPr>
              <w:pStyle w:val="TAL"/>
            </w:pPr>
          </w:p>
        </w:tc>
      </w:tr>
      <w:tr w:rsidR="00705E1D" w:rsidRPr="00C25BC1" w14:paraId="4EA67586"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4D340" w14:textId="77777777" w:rsidR="00705E1D" w:rsidRPr="00C25BC1" w:rsidRDefault="00705E1D"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91BAF"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7F5D2"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E4CD5" w14:textId="77777777" w:rsidR="00705E1D" w:rsidRPr="00C25BC1" w:rsidRDefault="00705E1D" w:rsidP="00C47FAB">
            <w:pPr>
              <w:pStyle w:val="TAL"/>
            </w:pPr>
          </w:p>
        </w:tc>
      </w:tr>
      <w:tr w:rsidR="00705E1D" w:rsidRPr="00C25BC1" w14:paraId="4D19E97E"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76FF7" w14:textId="77777777" w:rsidR="00705E1D" w:rsidRPr="00C25BC1" w:rsidRDefault="00705E1D" w:rsidP="00C47FAB">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F5236"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1C8A5"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B326A" w14:textId="77777777" w:rsidR="00705E1D" w:rsidRPr="00C25BC1" w:rsidRDefault="00705E1D" w:rsidP="00C47FAB">
            <w:pPr>
              <w:pStyle w:val="TAL"/>
            </w:pPr>
          </w:p>
        </w:tc>
      </w:tr>
    </w:tbl>
    <w:p w14:paraId="761F7092" w14:textId="77777777" w:rsidR="00705E1D" w:rsidRPr="00C25BC1" w:rsidRDefault="00705E1D" w:rsidP="00705E1D"/>
    <w:p w14:paraId="2F2E7D29" w14:textId="77777777" w:rsidR="00705E1D" w:rsidRPr="00C25BC1" w:rsidRDefault="00705E1D" w:rsidP="00705E1D">
      <w:pPr>
        <w:pStyle w:val="TH"/>
      </w:pPr>
      <w:r w:rsidRPr="00C25BC1">
        <w:lastRenderedPageBreak/>
        <w:t>Table 8.2.2.8.2.3.3-27: RadioBearerConfig</w:t>
      </w:r>
      <w:r w:rsidRPr="00C25BC1">
        <w:rPr>
          <w:i/>
        </w:rPr>
        <w:t xml:space="preserve"> </w:t>
      </w:r>
      <w:r w:rsidRPr="00C25BC1">
        <w:t>(Table 8.2.2.8.2.3.3-26)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05E1D" w:rsidRPr="00C25BC1" w14:paraId="642D61B9" w14:textId="77777777" w:rsidTr="00C47FAB">
        <w:tc>
          <w:tcPr>
            <w:tcW w:w="9747" w:type="dxa"/>
            <w:gridSpan w:val="4"/>
            <w:tcBorders>
              <w:top w:val="single" w:sz="4" w:space="0" w:color="auto"/>
              <w:left w:val="single" w:sz="4" w:space="0" w:color="auto"/>
              <w:bottom w:val="single" w:sz="4" w:space="0" w:color="auto"/>
              <w:right w:val="single" w:sz="4" w:space="0" w:color="auto"/>
            </w:tcBorders>
            <w:hideMark/>
          </w:tcPr>
          <w:p w14:paraId="25846BEE" w14:textId="77777777" w:rsidR="00705E1D" w:rsidRPr="00C25BC1" w:rsidRDefault="00705E1D" w:rsidP="00C47FAB">
            <w:pPr>
              <w:pStyle w:val="TAL"/>
            </w:pPr>
            <w:r w:rsidRPr="00C25BC1">
              <w:t>Derivation Path: TS 38.508-1 [4], Table 4.6.1-13</w:t>
            </w:r>
          </w:p>
        </w:tc>
      </w:tr>
      <w:tr w:rsidR="00705E1D" w:rsidRPr="00C25BC1" w14:paraId="0B3FF268"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3C0AF55C" w14:textId="77777777" w:rsidR="00705E1D" w:rsidRPr="00C25BC1" w:rsidRDefault="00705E1D" w:rsidP="00C47FAB">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B73ADA1" w14:textId="77777777" w:rsidR="00705E1D" w:rsidRPr="00C25BC1" w:rsidRDefault="00705E1D" w:rsidP="00C47FAB">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hideMark/>
          </w:tcPr>
          <w:p w14:paraId="6FD8BFD8" w14:textId="77777777" w:rsidR="00705E1D" w:rsidRPr="00C25BC1" w:rsidRDefault="00705E1D"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hideMark/>
          </w:tcPr>
          <w:p w14:paraId="6944B0CF" w14:textId="77777777" w:rsidR="00705E1D" w:rsidRPr="00C25BC1" w:rsidRDefault="00705E1D" w:rsidP="00C47FAB">
            <w:pPr>
              <w:pStyle w:val="TAH"/>
            </w:pPr>
            <w:r w:rsidRPr="00C25BC1">
              <w:t>Condition</w:t>
            </w:r>
          </w:p>
        </w:tc>
      </w:tr>
      <w:tr w:rsidR="00705E1D" w:rsidRPr="00C25BC1" w14:paraId="62D1551A"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2F434744" w14:textId="77777777" w:rsidR="00705E1D" w:rsidRPr="00C25BC1" w:rsidRDefault="00705E1D" w:rsidP="00C47FAB">
            <w:pPr>
              <w:pStyle w:val="TAL"/>
            </w:pPr>
            <w:r w:rsidRPr="00C25BC1">
              <w:t xml:space="preserve">RadioBearerConfig ::= </w:t>
            </w:r>
            <w:r w:rsidRPr="00C25BC1">
              <w:rPr>
                <w:snapToGrid w:val="0"/>
              </w:rPr>
              <w:t xml:space="preserve">SEQUENCE </w:t>
            </w:r>
            <w:r w:rsidRPr="00C25BC1">
              <w:t>{</w:t>
            </w:r>
          </w:p>
        </w:tc>
        <w:tc>
          <w:tcPr>
            <w:tcW w:w="2267" w:type="dxa"/>
            <w:tcBorders>
              <w:top w:val="single" w:sz="4" w:space="0" w:color="auto"/>
              <w:left w:val="single" w:sz="4" w:space="0" w:color="auto"/>
              <w:bottom w:val="single" w:sz="4" w:space="0" w:color="auto"/>
              <w:right w:val="single" w:sz="4" w:space="0" w:color="auto"/>
            </w:tcBorders>
          </w:tcPr>
          <w:p w14:paraId="4311BA1E"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1A1DF681"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0A867208" w14:textId="77777777" w:rsidR="00705E1D" w:rsidRPr="00C25BC1" w:rsidRDefault="00705E1D" w:rsidP="00C47FAB">
            <w:pPr>
              <w:pStyle w:val="TAL"/>
            </w:pPr>
          </w:p>
        </w:tc>
      </w:tr>
      <w:tr w:rsidR="00705E1D" w:rsidRPr="00C25BC1" w14:paraId="65F4AEC8"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13BAA921" w14:textId="77777777" w:rsidR="00705E1D" w:rsidRPr="00C25BC1" w:rsidRDefault="00705E1D" w:rsidP="00C47FAB">
            <w:pPr>
              <w:pStyle w:val="TAL"/>
            </w:pPr>
            <w:r w:rsidRPr="00C25BC1">
              <w:t xml:space="preserve">  drb-ToAddModList SEQUENCE (SIZE (1..maxRB)) OF DRB-ToAddMod {</w:t>
            </w:r>
          </w:p>
        </w:tc>
        <w:tc>
          <w:tcPr>
            <w:tcW w:w="2267" w:type="dxa"/>
            <w:tcBorders>
              <w:top w:val="single" w:sz="4" w:space="0" w:color="auto"/>
              <w:left w:val="single" w:sz="4" w:space="0" w:color="auto"/>
              <w:bottom w:val="single" w:sz="4" w:space="0" w:color="auto"/>
              <w:right w:val="single" w:sz="4" w:space="0" w:color="auto"/>
            </w:tcBorders>
            <w:hideMark/>
          </w:tcPr>
          <w:p w14:paraId="7AF712ED" w14:textId="77777777" w:rsidR="00705E1D" w:rsidRPr="00C25BC1" w:rsidRDefault="00705E1D" w:rsidP="00C47FAB">
            <w:pPr>
              <w:pStyle w:val="TAL"/>
            </w:pPr>
            <w:r w:rsidRPr="00C25BC1">
              <w:t>1 entry</w:t>
            </w:r>
          </w:p>
        </w:tc>
        <w:tc>
          <w:tcPr>
            <w:tcW w:w="1700" w:type="dxa"/>
            <w:tcBorders>
              <w:top w:val="single" w:sz="4" w:space="0" w:color="auto"/>
              <w:left w:val="single" w:sz="4" w:space="0" w:color="auto"/>
              <w:bottom w:val="single" w:sz="4" w:space="0" w:color="auto"/>
              <w:right w:val="single" w:sz="4" w:space="0" w:color="auto"/>
            </w:tcBorders>
          </w:tcPr>
          <w:p w14:paraId="739E1A49"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13635D08" w14:textId="77777777" w:rsidR="00705E1D" w:rsidRPr="00C25BC1" w:rsidRDefault="00705E1D" w:rsidP="00C47FAB">
            <w:pPr>
              <w:pStyle w:val="TAL"/>
            </w:pPr>
          </w:p>
        </w:tc>
      </w:tr>
      <w:tr w:rsidR="00705E1D" w:rsidRPr="00C25BC1" w14:paraId="335E9D5F"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76E2154E" w14:textId="77777777" w:rsidR="00705E1D" w:rsidRPr="00C25BC1" w:rsidRDefault="00705E1D" w:rsidP="00C47FAB">
            <w:pPr>
              <w:pStyle w:val="TAL"/>
            </w:pPr>
            <w:r w:rsidRPr="00C25BC1">
              <w:t xml:space="preserve">  DRB-ToAddMod[1] </w:t>
            </w:r>
            <w:r w:rsidRPr="00C25BC1">
              <w:rPr>
                <w:snapToGrid w:val="0"/>
              </w:rPr>
              <w:t xml:space="preserve">SEQUENCE </w:t>
            </w:r>
            <w:r w:rsidRPr="00C25BC1">
              <w:t>{</w:t>
            </w:r>
          </w:p>
        </w:tc>
        <w:tc>
          <w:tcPr>
            <w:tcW w:w="2267" w:type="dxa"/>
            <w:tcBorders>
              <w:top w:val="single" w:sz="4" w:space="0" w:color="auto"/>
              <w:left w:val="single" w:sz="4" w:space="0" w:color="auto"/>
              <w:bottom w:val="single" w:sz="4" w:space="0" w:color="auto"/>
              <w:right w:val="single" w:sz="4" w:space="0" w:color="auto"/>
            </w:tcBorders>
          </w:tcPr>
          <w:p w14:paraId="5A584BB1"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085CB6F9"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67E4109F" w14:textId="77777777" w:rsidR="00705E1D" w:rsidRPr="00C25BC1" w:rsidRDefault="00705E1D" w:rsidP="00C47FAB">
            <w:pPr>
              <w:pStyle w:val="TAL"/>
            </w:pPr>
          </w:p>
        </w:tc>
      </w:tr>
      <w:tr w:rsidR="00705E1D" w:rsidRPr="00C25BC1" w14:paraId="321E24E8"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4FC817C8" w14:textId="77777777" w:rsidR="00705E1D" w:rsidRPr="00C25BC1" w:rsidRDefault="00705E1D" w:rsidP="00C47FAB">
            <w:pPr>
              <w:pStyle w:val="TAL"/>
            </w:pPr>
            <w:r w:rsidRPr="00C25BC1">
              <w:t xml:space="preserve">    cnAssociation CHOICE {</w:t>
            </w:r>
          </w:p>
        </w:tc>
        <w:tc>
          <w:tcPr>
            <w:tcW w:w="2267" w:type="dxa"/>
            <w:tcBorders>
              <w:top w:val="single" w:sz="4" w:space="0" w:color="auto"/>
              <w:left w:val="single" w:sz="4" w:space="0" w:color="auto"/>
              <w:bottom w:val="single" w:sz="4" w:space="0" w:color="auto"/>
              <w:right w:val="single" w:sz="4" w:space="0" w:color="auto"/>
            </w:tcBorders>
          </w:tcPr>
          <w:p w14:paraId="4A453E6E"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5D78D594"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7FA683E0" w14:textId="77777777" w:rsidR="00705E1D" w:rsidRPr="00C25BC1" w:rsidRDefault="00705E1D" w:rsidP="00C47FAB">
            <w:pPr>
              <w:pStyle w:val="TAL"/>
            </w:pPr>
          </w:p>
        </w:tc>
      </w:tr>
      <w:tr w:rsidR="00705E1D" w:rsidRPr="00C25BC1" w14:paraId="435B2D6C"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497AADED" w14:textId="77777777" w:rsidR="00705E1D" w:rsidRPr="00C25BC1" w:rsidRDefault="00705E1D" w:rsidP="00C47FAB">
            <w:pPr>
              <w:pStyle w:val="TAL"/>
            </w:pPr>
            <w:r w:rsidRPr="00C25BC1">
              <w:t xml:space="preserve">      sdap-Config</w:t>
            </w:r>
          </w:p>
        </w:tc>
        <w:tc>
          <w:tcPr>
            <w:tcW w:w="2267" w:type="dxa"/>
            <w:tcBorders>
              <w:top w:val="single" w:sz="4" w:space="0" w:color="auto"/>
              <w:left w:val="single" w:sz="4" w:space="0" w:color="auto"/>
              <w:bottom w:val="single" w:sz="4" w:space="0" w:color="auto"/>
              <w:right w:val="single" w:sz="4" w:space="0" w:color="auto"/>
            </w:tcBorders>
            <w:hideMark/>
          </w:tcPr>
          <w:p w14:paraId="026F282E" w14:textId="77777777" w:rsidR="00705E1D" w:rsidRPr="00C25BC1" w:rsidRDefault="00705E1D" w:rsidP="00C47FAB">
            <w:pPr>
              <w:pStyle w:val="TAL"/>
            </w:pPr>
            <w:r w:rsidRPr="00C25BC1">
              <w:t>SDAP-Config</w:t>
            </w:r>
          </w:p>
        </w:tc>
        <w:tc>
          <w:tcPr>
            <w:tcW w:w="1700" w:type="dxa"/>
            <w:tcBorders>
              <w:top w:val="single" w:sz="4" w:space="0" w:color="auto"/>
              <w:left w:val="single" w:sz="4" w:space="0" w:color="auto"/>
              <w:bottom w:val="single" w:sz="4" w:space="0" w:color="auto"/>
              <w:right w:val="single" w:sz="4" w:space="0" w:color="auto"/>
            </w:tcBorders>
          </w:tcPr>
          <w:p w14:paraId="7D652055"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2B9662DB" w14:textId="77777777" w:rsidR="00705E1D" w:rsidRPr="00C25BC1" w:rsidRDefault="00705E1D" w:rsidP="00C47FAB">
            <w:pPr>
              <w:pStyle w:val="TAL"/>
            </w:pPr>
          </w:p>
        </w:tc>
      </w:tr>
      <w:tr w:rsidR="00705E1D" w:rsidRPr="00C25BC1" w14:paraId="51527A5F"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1BEA551D" w14:textId="77777777" w:rsidR="00705E1D" w:rsidRPr="00C25BC1" w:rsidRDefault="00705E1D"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07CFFAF4"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50DB05B5"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7D76CAE4" w14:textId="77777777" w:rsidR="00705E1D" w:rsidRPr="00C25BC1" w:rsidRDefault="00705E1D" w:rsidP="00C47FAB">
            <w:pPr>
              <w:pStyle w:val="TAL"/>
            </w:pPr>
          </w:p>
        </w:tc>
      </w:tr>
      <w:tr w:rsidR="00705E1D" w:rsidRPr="00C25BC1" w14:paraId="4B950072"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642D7DEE" w14:textId="77777777" w:rsidR="00705E1D" w:rsidRPr="00C25BC1" w:rsidRDefault="00705E1D" w:rsidP="00C47FAB">
            <w:pPr>
              <w:pStyle w:val="TAL"/>
            </w:pPr>
            <w:r w:rsidRPr="00C25BC1">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4044F11F" w14:textId="77777777" w:rsidR="00705E1D" w:rsidRPr="00C25BC1" w:rsidRDefault="00705E1D" w:rsidP="00C47FAB">
            <w:pPr>
              <w:pStyle w:val="TAL"/>
            </w:pPr>
            <w:r w:rsidRPr="00C25BC1">
              <w:t>DRB-Identity using condition DRBn</w:t>
            </w:r>
          </w:p>
        </w:tc>
        <w:tc>
          <w:tcPr>
            <w:tcW w:w="1700" w:type="dxa"/>
            <w:tcBorders>
              <w:top w:val="single" w:sz="4" w:space="0" w:color="auto"/>
              <w:left w:val="single" w:sz="4" w:space="0" w:color="auto"/>
              <w:bottom w:val="single" w:sz="4" w:space="0" w:color="auto"/>
              <w:right w:val="single" w:sz="4" w:space="0" w:color="auto"/>
            </w:tcBorders>
            <w:hideMark/>
          </w:tcPr>
          <w:p w14:paraId="2FE30E0D" w14:textId="77777777" w:rsidR="00705E1D" w:rsidRPr="00C25BC1" w:rsidRDefault="00705E1D" w:rsidP="00C47FAB">
            <w:pPr>
              <w:pStyle w:val="TAL"/>
            </w:pPr>
            <w:r w:rsidRPr="00C25BC1">
              <w:t>DRBn  of SCG are allocated according to internal TTCN mapping</w:t>
            </w:r>
          </w:p>
        </w:tc>
        <w:tc>
          <w:tcPr>
            <w:tcW w:w="1245" w:type="dxa"/>
            <w:tcBorders>
              <w:top w:val="single" w:sz="4" w:space="0" w:color="auto"/>
              <w:left w:val="single" w:sz="4" w:space="0" w:color="auto"/>
              <w:bottom w:val="single" w:sz="4" w:space="0" w:color="auto"/>
              <w:right w:val="single" w:sz="4" w:space="0" w:color="auto"/>
            </w:tcBorders>
          </w:tcPr>
          <w:p w14:paraId="349ECFC1" w14:textId="77777777" w:rsidR="00705E1D" w:rsidRPr="00C25BC1" w:rsidRDefault="00705E1D" w:rsidP="00C47FAB">
            <w:pPr>
              <w:pStyle w:val="TAL"/>
            </w:pPr>
          </w:p>
        </w:tc>
      </w:tr>
      <w:tr w:rsidR="00705E1D" w:rsidRPr="00C25BC1" w14:paraId="2EE3C18A"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2E3EED62" w14:textId="77777777" w:rsidR="00705E1D" w:rsidRPr="00C25BC1" w:rsidRDefault="00705E1D" w:rsidP="00C47FAB">
            <w:pPr>
              <w:pStyle w:val="TAL"/>
            </w:pPr>
            <w:r w:rsidRPr="00C25BC1">
              <w:t xml:space="preserve">    reestablishPDCP</w:t>
            </w:r>
          </w:p>
        </w:tc>
        <w:tc>
          <w:tcPr>
            <w:tcW w:w="2267" w:type="dxa"/>
            <w:tcBorders>
              <w:top w:val="single" w:sz="4" w:space="0" w:color="auto"/>
              <w:left w:val="single" w:sz="4" w:space="0" w:color="auto"/>
              <w:bottom w:val="single" w:sz="4" w:space="0" w:color="auto"/>
              <w:right w:val="single" w:sz="4" w:space="0" w:color="auto"/>
            </w:tcBorders>
            <w:hideMark/>
          </w:tcPr>
          <w:p w14:paraId="3F258585" w14:textId="77777777" w:rsidR="00705E1D" w:rsidRPr="00C25BC1" w:rsidRDefault="00705E1D" w:rsidP="00C47FAB">
            <w:pPr>
              <w:pStyle w:val="TAL"/>
            </w:pPr>
            <w:r w:rsidRPr="00C25BC1">
              <w:t>True</w:t>
            </w:r>
          </w:p>
        </w:tc>
        <w:tc>
          <w:tcPr>
            <w:tcW w:w="1700" w:type="dxa"/>
            <w:tcBorders>
              <w:top w:val="single" w:sz="4" w:space="0" w:color="auto"/>
              <w:left w:val="single" w:sz="4" w:space="0" w:color="auto"/>
              <w:bottom w:val="single" w:sz="4" w:space="0" w:color="auto"/>
              <w:right w:val="single" w:sz="4" w:space="0" w:color="auto"/>
            </w:tcBorders>
          </w:tcPr>
          <w:p w14:paraId="1D800CA5"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5471DACD" w14:textId="77777777" w:rsidR="00705E1D" w:rsidRPr="00C25BC1" w:rsidRDefault="00705E1D" w:rsidP="00C47FAB">
            <w:pPr>
              <w:pStyle w:val="TAL"/>
            </w:pPr>
          </w:p>
        </w:tc>
      </w:tr>
      <w:tr w:rsidR="00705E1D" w:rsidRPr="00C25BC1" w14:paraId="51FBC787"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7284A784" w14:textId="77777777" w:rsidR="00705E1D" w:rsidRPr="00C25BC1" w:rsidRDefault="00705E1D" w:rsidP="00C47FAB">
            <w:pPr>
              <w:pStyle w:val="TAL"/>
            </w:pPr>
            <w:r w:rsidRPr="00C25BC1">
              <w:t xml:space="preserve">    recoverPDCP</w:t>
            </w:r>
          </w:p>
        </w:tc>
        <w:tc>
          <w:tcPr>
            <w:tcW w:w="2267" w:type="dxa"/>
            <w:tcBorders>
              <w:top w:val="single" w:sz="4" w:space="0" w:color="auto"/>
              <w:left w:val="single" w:sz="4" w:space="0" w:color="auto"/>
              <w:bottom w:val="single" w:sz="4" w:space="0" w:color="auto"/>
              <w:right w:val="single" w:sz="4" w:space="0" w:color="auto"/>
            </w:tcBorders>
            <w:hideMark/>
          </w:tcPr>
          <w:p w14:paraId="661B71BB" w14:textId="77777777" w:rsidR="00705E1D" w:rsidRPr="00C25BC1" w:rsidRDefault="00705E1D" w:rsidP="00C47FAB">
            <w:pPr>
              <w:pStyle w:val="TAL"/>
            </w:pPr>
            <w:r w:rsidRPr="00C25BC1">
              <w:t>Not present</w:t>
            </w:r>
          </w:p>
        </w:tc>
        <w:tc>
          <w:tcPr>
            <w:tcW w:w="1700" w:type="dxa"/>
            <w:tcBorders>
              <w:top w:val="single" w:sz="4" w:space="0" w:color="auto"/>
              <w:left w:val="single" w:sz="4" w:space="0" w:color="auto"/>
              <w:bottom w:val="single" w:sz="4" w:space="0" w:color="auto"/>
              <w:right w:val="single" w:sz="4" w:space="0" w:color="auto"/>
            </w:tcBorders>
          </w:tcPr>
          <w:p w14:paraId="45E6F9A9"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4904A35B" w14:textId="77777777" w:rsidR="00705E1D" w:rsidRPr="00C25BC1" w:rsidRDefault="00705E1D" w:rsidP="00C47FAB">
            <w:pPr>
              <w:pStyle w:val="TAL"/>
            </w:pPr>
          </w:p>
        </w:tc>
      </w:tr>
      <w:tr w:rsidR="00705E1D" w:rsidRPr="00C25BC1" w14:paraId="607AE26C"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43226E58" w14:textId="77777777" w:rsidR="00705E1D" w:rsidRPr="00C25BC1" w:rsidRDefault="00705E1D" w:rsidP="00C47FAB">
            <w:pPr>
              <w:pStyle w:val="TAL"/>
            </w:pPr>
            <w:r w:rsidRPr="00C25BC1">
              <w:t xml:space="preserve">    pdcp-Config</w:t>
            </w:r>
          </w:p>
        </w:tc>
        <w:tc>
          <w:tcPr>
            <w:tcW w:w="2267" w:type="dxa"/>
            <w:tcBorders>
              <w:top w:val="single" w:sz="4" w:space="0" w:color="auto"/>
              <w:left w:val="single" w:sz="4" w:space="0" w:color="auto"/>
              <w:bottom w:val="single" w:sz="4" w:space="0" w:color="auto"/>
              <w:right w:val="single" w:sz="4" w:space="0" w:color="auto"/>
            </w:tcBorders>
            <w:hideMark/>
          </w:tcPr>
          <w:p w14:paraId="1AEFF9D1" w14:textId="77777777" w:rsidR="00705E1D" w:rsidRPr="00C25BC1" w:rsidRDefault="00705E1D" w:rsidP="00C47FAB">
            <w:pPr>
              <w:pStyle w:val="TAL"/>
            </w:pPr>
            <w:r w:rsidRPr="00C25BC1">
              <w:t>PDCP-Config</w:t>
            </w:r>
          </w:p>
        </w:tc>
        <w:tc>
          <w:tcPr>
            <w:tcW w:w="1700" w:type="dxa"/>
            <w:tcBorders>
              <w:top w:val="single" w:sz="4" w:space="0" w:color="auto"/>
              <w:left w:val="single" w:sz="4" w:space="0" w:color="auto"/>
              <w:bottom w:val="single" w:sz="4" w:space="0" w:color="auto"/>
              <w:right w:val="single" w:sz="4" w:space="0" w:color="auto"/>
            </w:tcBorders>
          </w:tcPr>
          <w:p w14:paraId="034F8439"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1C902227" w14:textId="77777777" w:rsidR="00705E1D" w:rsidRPr="00C25BC1" w:rsidRDefault="00705E1D" w:rsidP="00C47FAB">
            <w:pPr>
              <w:pStyle w:val="TAL"/>
            </w:pPr>
          </w:p>
        </w:tc>
      </w:tr>
      <w:tr w:rsidR="00705E1D" w:rsidRPr="00C25BC1" w14:paraId="34A2C424"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654D392D" w14:textId="77777777" w:rsidR="00705E1D" w:rsidRPr="00C25BC1" w:rsidRDefault="00705E1D"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5E975B6C"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6F9B2389"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2DAF2ECA" w14:textId="77777777" w:rsidR="00705E1D" w:rsidRPr="00C25BC1" w:rsidRDefault="00705E1D" w:rsidP="00C47FAB">
            <w:pPr>
              <w:pStyle w:val="TAL"/>
            </w:pPr>
          </w:p>
        </w:tc>
      </w:tr>
      <w:tr w:rsidR="00705E1D" w:rsidRPr="00C25BC1" w14:paraId="175BA01C"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634B5ADD" w14:textId="77777777" w:rsidR="00705E1D" w:rsidRPr="00C25BC1" w:rsidRDefault="00705E1D" w:rsidP="00C47FAB">
            <w:pPr>
              <w:pStyle w:val="TAL"/>
            </w:pPr>
            <w:r w:rsidRPr="00C25BC1">
              <w:t xml:space="preserve">  securityConfig SEQUENCE {</w:t>
            </w:r>
          </w:p>
        </w:tc>
        <w:tc>
          <w:tcPr>
            <w:tcW w:w="2267" w:type="dxa"/>
            <w:tcBorders>
              <w:top w:val="single" w:sz="4" w:space="0" w:color="auto"/>
              <w:left w:val="single" w:sz="4" w:space="0" w:color="auto"/>
              <w:bottom w:val="single" w:sz="4" w:space="0" w:color="auto"/>
              <w:right w:val="single" w:sz="4" w:space="0" w:color="auto"/>
            </w:tcBorders>
          </w:tcPr>
          <w:p w14:paraId="5CE9BC8E"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0DF37F7C"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516E811A" w14:textId="77777777" w:rsidR="00705E1D" w:rsidRPr="00C25BC1" w:rsidRDefault="00705E1D" w:rsidP="00C47FAB">
            <w:pPr>
              <w:pStyle w:val="TAL"/>
            </w:pPr>
          </w:p>
        </w:tc>
      </w:tr>
      <w:tr w:rsidR="00705E1D" w:rsidRPr="00C25BC1" w14:paraId="72EE94D0"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311A0799" w14:textId="77777777" w:rsidR="00705E1D" w:rsidRPr="00C25BC1" w:rsidRDefault="00705E1D" w:rsidP="00C47FAB">
            <w:pPr>
              <w:pStyle w:val="TAL"/>
            </w:pPr>
            <w:r w:rsidRPr="00C25BC1">
              <w:t xml:space="preserve">    keyToUse</w:t>
            </w:r>
          </w:p>
        </w:tc>
        <w:tc>
          <w:tcPr>
            <w:tcW w:w="2267" w:type="dxa"/>
            <w:tcBorders>
              <w:top w:val="single" w:sz="4" w:space="0" w:color="auto"/>
              <w:left w:val="single" w:sz="4" w:space="0" w:color="auto"/>
              <w:bottom w:val="single" w:sz="4" w:space="0" w:color="auto"/>
              <w:right w:val="single" w:sz="4" w:space="0" w:color="auto"/>
            </w:tcBorders>
            <w:hideMark/>
          </w:tcPr>
          <w:p w14:paraId="4EA23F9D" w14:textId="77777777" w:rsidR="00705E1D" w:rsidRPr="00C25BC1" w:rsidRDefault="00705E1D" w:rsidP="00C47FAB">
            <w:pPr>
              <w:pStyle w:val="TAL"/>
            </w:pPr>
            <w:r w:rsidRPr="00C25BC1">
              <w:t>Secondary</w:t>
            </w:r>
          </w:p>
        </w:tc>
        <w:tc>
          <w:tcPr>
            <w:tcW w:w="1700" w:type="dxa"/>
            <w:tcBorders>
              <w:top w:val="single" w:sz="4" w:space="0" w:color="auto"/>
              <w:left w:val="single" w:sz="4" w:space="0" w:color="auto"/>
              <w:bottom w:val="single" w:sz="4" w:space="0" w:color="auto"/>
              <w:right w:val="single" w:sz="4" w:space="0" w:color="auto"/>
            </w:tcBorders>
          </w:tcPr>
          <w:p w14:paraId="416F4B5E"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65AB2D1D" w14:textId="77777777" w:rsidR="00705E1D" w:rsidRPr="00C25BC1" w:rsidRDefault="00705E1D" w:rsidP="00C47FAB">
            <w:pPr>
              <w:pStyle w:val="TAL"/>
            </w:pPr>
          </w:p>
        </w:tc>
      </w:tr>
      <w:tr w:rsidR="00705E1D" w:rsidRPr="00C25BC1" w14:paraId="30226B2B"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45CFE340" w14:textId="77777777" w:rsidR="00705E1D" w:rsidRPr="00C25BC1" w:rsidRDefault="00705E1D"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534DF979"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71686E05"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4E51B891" w14:textId="77777777" w:rsidR="00705E1D" w:rsidRPr="00C25BC1" w:rsidRDefault="00705E1D" w:rsidP="00C47FAB">
            <w:pPr>
              <w:pStyle w:val="TAL"/>
            </w:pPr>
          </w:p>
        </w:tc>
      </w:tr>
      <w:tr w:rsidR="00705E1D" w:rsidRPr="00C25BC1" w14:paraId="6372A6E4"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337617F4" w14:textId="77777777" w:rsidR="00705E1D" w:rsidRPr="00C25BC1" w:rsidRDefault="00705E1D" w:rsidP="00C47FAB">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Pr>
          <w:p w14:paraId="5481C27B"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110ED688"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0148DDD3" w14:textId="77777777" w:rsidR="00705E1D" w:rsidRPr="00C25BC1" w:rsidRDefault="00705E1D" w:rsidP="00C47FAB">
            <w:pPr>
              <w:pStyle w:val="TAL"/>
            </w:pPr>
          </w:p>
        </w:tc>
      </w:tr>
    </w:tbl>
    <w:p w14:paraId="40795E5C" w14:textId="77777777" w:rsidR="00705E1D" w:rsidRPr="00C25BC1" w:rsidRDefault="00705E1D" w:rsidP="00705E1D"/>
    <w:p w14:paraId="0B25B316" w14:textId="77777777" w:rsidR="00705E1D" w:rsidRPr="00C25BC1" w:rsidRDefault="00705E1D" w:rsidP="00705E1D">
      <w:pPr>
        <w:pStyle w:val="TH"/>
      </w:pPr>
      <w:r w:rsidRPr="00C25BC1">
        <w:t xml:space="preserve">Table 8.2.2.8.2.3.3-28: </w:t>
      </w:r>
      <w:r w:rsidRPr="00C25BC1">
        <w:rPr>
          <w:i/>
        </w:rPr>
        <w:t xml:space="preserve">RRCReconfiguration </w:t>
      </w:r>
      <w:r w:rsidRPr="00C25BC1">
        <w:t>(step 25, Table 8.2.2.8.2.3.2-1)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705E1D" w:rsidRPr="00C25BC1" w14:paraId="72A899D7" w14:textId="77777777" w:rsidTr="00C47FAB">
        <w:tc>
          <w:tcPr>
            <w:tcW w:w="9720" w:type="dxa"/>
            <w:gridSpan w:val="4"/>
            <w:tcBorders>
              <w:top w:val="single" w:sz="4" w:space="0" w:color="auto"/>
              <w:left w:val="single" w:sz="4" w:space="0" w:color="auto"/>
              <w:bottom w:val="single" w:sz="4" w:space="0" w:color="auto"/>
              <w:right w:val="single" w:sz="4" w:space="0" w:color="auto"/>
            </w:tcBorders>
            <w:hideMark/>
          </w:tcPr>
          <w:p w14:paraId="4054074B" w14:textId="77777777" w:rsidR="00705E1D" w:rsidRPr="00C25BC1" w:rsidRDefault="00705E1D" w:rsidP="00C47FAB">
            <w:pPr>
              <w:pStyle w:val="TAL"/>
            </w:pPr>
            <w:r w:rsidRPr="00C25BC1">
              <w:t>Derivation Path: TS 38.508-1 [4], Table 4.6.1-13</w:t>
            </w:r>
          </w:p>
        </w:tc>
      </w:tr>
      <w:tr w:rsidR="00705E1D" w:rsidRPr="00C25BC1" w14:paraId="7F856BA9"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2C5E4" w14:textId="77777777" w:rsidR="00705E1D" w:rsidRPr="00C25BC1" w:rsidRDefault="00705E1D" w:rsidP="00C47FAB">
            <w:pPr>
              <w:pStyle w:val="TAH"/>
            </w:pPr>
            <w:r w:rsidRPr="00C25BC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E8E2C" w14:textId="77777777" w:rsidR="00705E1D" w:rsidRPr="00C25BC1" w:rsidRDefault="00705E1D" w:rsidP="00C47FAB">
            <w:pPr>
              <w:pStyle w:val="TAH"/>
            </w:pPr>
            <w:r w:rsidRPr="00C25BC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11FBB" w14:textId="77777777" w:rsidR="00705E1D" w:rsidRPr="00C25BC1" w:rsidRDefault="00705E1D" w:rsidP="00C47FAB">
            <w:pPr>
              <w:pStyle w:val="TAH"/>
            </w:pPr>
            <w:r w:rsidRPr="00C25BC1">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AF212" w14:textId="77777777" w:rsidR="00705E1D" w:rsidRPr="00C25BC1" w:rsidRDefault="00705E1D" w:rsidP="00C47FAB">
            <w:pPr>
              <w:pStyle w:val="TAH"/>
            </w:pPr>
            <w:r w:rsidRPr="00C25BC1">
              <w:t>Condition</w:t>
            </w:r>
          </w:p>
        </w:tc>
      </w:tr>
      <w:tr w:rsidR="00705E1D" w:rsidRPr="00C25BC1" w14:paraId="17F4B964"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02B67" w14:textId="77777777" w:rsidR="00705E1D" w:rsidRPr="00C25BC1" w:rsidRDefault="00705E1D" w:rsidP="00C47FAB">
            <w:pPr>
              <w:pStyle w:val="TAL"/>
            </w:pPr>
            <w:r w:rsidRPr="00C25BC1">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DF5BF"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9665E"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91704" w14:textId="77777777" w:rsidR="00705E1D" w:rsidRPr="00C25BC1" w:rsidRDefault="00705E1D" w:rsidP="00C47FAB">
            <w:pPr>
              <w:pStyle w:val="TAL"/>
            </w:pPr>
          </w:p>
        </w:tc>
      </w:tr>
      <w:tr w:rsidR="00705E1D" w:rsidRPr="00C25BC1" w14:paraId="2D05198C"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8E901" w14:textId="77777777" w:rsidR="00705E1D" w:rsidRPr="00C25BC1" w:rsidRDefault="00705E1D" w:rsidP="00C47FAB">
            <w:pPr>
              <w:pStyle w:val="TAL"/>
            </w:pPr>
            <w:r w:rsidRPr="00C25BC1">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F7D45"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5727F"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62EFA" w14:textId="77777777" w:rsidR="00705E1D" w:rsidRPr="00C25BC1" w:rsidRDefault="00705E1D" w:rsidP="00C47FAB">
            <w:pPr>
              <w:pStyle w:val="TAL"/>
            </w:pPr>
          </w:p>
        </w:tc>
      </w:tr>
      <w:tr w:rsidR="00705E1D" w:rsidRPr="00C25BC1" w14:paraId="63515E2A"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1C97B" w14:textId="77777777" w:rsidR="00705E1D" w:rsidRPr="00C25BC1" w:rsidRDefault="00705E1D" w:rsidP="00C47FAB">
            <w:pPr>
              <w:pStyle w:val="TAL"/>
            </w:pPr>
            <w:r w:rsidRPr="00C25BC1">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B414F"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5546F"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4ECE8" w14:textId="77777777" w:rsidR="00705E1D" w:rsidRPr="00C25BC1" w:rsidRDefault="00705E1D" w:rsidP="00C47FAB">
            <w:pPr>
              <w:pStyle w:val="TAL"/>
            </w:pPr>
          </w:p>
        </w:tc>
      </w:tr>
      <w:tr w:rsidR="00705E1D" w:rsidRPr="00C25BC1" w14:paraId="73850464"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661F3" w14:textId="77777777" w:rsidR="00705E1D" w:rsidRPr="00C25BC1" w:rsidRDefault="00705E1D"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8884E"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22128"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EC916" w14:textId="77777777" w:rsidR="00705E1D" w:rsidRPr="00C25BC1" w:rsidRDefault="00705E1D" w:rsidP="00C47FAB">
            <w:pPr>
              <w:pStyle w:val="TAL"/>
            </w:pPr>
          </w:p>
        </w:tc>
      </w:tr>
      <w:tr w:rsidR="00705E1D" w:rsidRPr="00C25BC1" w14:paraId="3B3F4565"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66165" w14:textId="77777777" w:rsidR="00705E1D" w:rsidRPr="00C25BC1" w:rsidRDefault="00705E1D" w:rsidP="00C47FAB">
            <w:pPr>
              <w:pStyle w:val="TAL"/>
            </w:pPr>
            <w:r w:rsidRPr="00C25BC1">
              <w:t xml:space="preserve">          masterCellGroup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33D46" w14:textId="77777777" w:rsidR="00705E1D" w:rsidRPr="00C25BC1" w:rsidRDefault="00705E1D" w:rsidP="00C47FAB">
            <w:pPr>
              <w:pStyle w:val="TAL"/>
            </w:pPr>
            <w:r w:rsidRPr="00C25BC1">
              <w:t>CellGroupConfig-MCG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2A19C" w14:textId="77777777" w:rsidR="00705E1D" w:rsidRPr="00C25BC1" w:rsidRDefault="00705E1D" w:rsidP="00C47FAB">
            <w:pPr>
              <w:pStyle w:val="TAL"/>
            </w:pPr>
            <w:r w:rsidRPr="00C25BC1">
              <w:t>OCTET STRING (CONTAINING CellGroupConfig)</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ECF30" w14:textId="77777777" w:rsidR="00705E1D" w:rsidRPr="00C25BC1" w:rsidRDefault="00705E1D" w:rsidP="00C47FAB">
            <w:pPr>
              <w:pStyle w:val="TAL"/>
            </w:pPr>
          </w:p>
        </w:tc>
      </w:tr>
      <w:tr w:rsidR="00705E1D" w:rsidRPr="00C25BC1" w14:paraId="61D994D8"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60F2F" w14:textId="77777777" w:rsidR="00705E1D" w:rsidRPr="00C25BC1" w:rsidRDefault="00705E1D"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1293B"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7AE40"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4A3B7" w14:textId="77777777" w:rsidR="00705E1D" w:rsidRPr="00C25BC1" w:rsidRDefault="00705E1D" w:rsidP="00C47FAB">
            <w:pPr>
              <w:pStyle w:val="TAL"/>
            </w:pPr>
          </w:p>
        </w:tc>
      </w:tr>
      <w:tr w:rsidR="00705E1D" w:rsidRPr="00C25BC1" w14:paraId="7F8819E8"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301BED" w14:textId="77777777" w:rsidR="00705E1D" w:rsidRPr="00C25BC1" w:rsidRDefault="00705E1D"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C3DCC"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B87C3"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416B6" w14:textId="77777777" w:rsidR="00705E1D" w:rsidRPr="00C25BC1" w:rsidRDefault="00705E1D" w:rsidP="00C47FAB">
            <w:pPr>
              <w:pStyle w:val="TAL"/>
            </w:pPr>
          </w:p>
        </w:tc>
      </w:tr>
      <w:tr w:rsidR="00705E1D" w:rsidRPr="00C25BC1" w14:paraId="30537FE0"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6D8A9" w14:textId="77777777" w:rsidR="00705E1D" w:rsidRPr="00C25BC1" w:rsidRDefault="00705E1D" w:rsidP="00C47FAB">
            <w:pPr>
              <w:pStyle w:val="TAL"/>
            </w:pPr>
            <w:r w:rsidRPr="00C25BC1">
              <w:t xml:space="preserve">              mrdc-SecondaryCellGroupConfig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29D24"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34E70"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4E8CB" w14:textId="77777777" w:rsidR="00705E1D" w:rsidRPr="00C25BC1" w:rsidRDefault="00705E1D" w:rsidP="00C47FAB">
            <w:pPr>
              <w:pStyle w:val="TAL"/>
            </w:pPr>
          </w:p>
        </w:tc>
      </w:tr>
      <w:tr w:rsidR="00705E1D" w:rsidRPr="00C25BC1" w14:paraId="078A5CFF"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0E5D7CD6" w14:textId="77777777" w:rsidR="00705E1D" w:rsidRPr="00C25BC1" w:rsidRDefault="00705E1D" w:rsidP="00C47FAB">
            <w:pPr>
              <w:pStyle w:val="TAL"/>
            </w:pPr>
            <w:r w:rsidRPr="00C25BC1">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338AC3A8"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6D80DA6C"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03484BA3" w14:textId="77777777" w:rsidR="00705E1D" w:rsidRPr="00C25BC1" w:rsidRDefault="00705E1D" w:rsidP="00C47FAB">
            <w:pPr>
              <w:pStyle w:val="TAL"/>
            </w:pPr>
          </w:p>
        </w:tc>
      </w:tr>
      <w:tr w:rsidR="00705E1D" w:rsidRPr="00C25BC1" w14:paraId="3E695BC0"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621E5FA1" w14:textId="77777777" w:rsidR="00705E1D" w:rsidRPr="00C25BC1" w:rsidRDefault="00705E1D" w:rsidP="00C47FAB">
            <w:pPr>
              <w:pStyle w:val="TAL"/>
            </w:pPr>
            <w:r w:rsidRPr="00C25BC1">
              <w:t xml:space="preserve">                  mrdc-SecondaryCellGroup CHOICE {</w:t>
            </w:r>
          </w:p>
        </w:tc>
        <w:tc>
          <w:tcPr>
            <w:tcW w:w="2268" w:type="dxa"/>
            <w:tcBorders>
              <w:top w:val="single" w:sz="4" w:space="0" w:color="auto"/>
              <w:left w:val="single" w:sz="4" w:space="0" w:color="auto"/>
              <w:bottom w:val="single" w:sz="4" w:space="0" w:color="auto"/>
              <w:right w:val="single" w:sz="4" w:space="0" w:color="auto"/>
            </w:tcBorders>
          </w:tcPr>
          <w:p w14:paraId="42478EC7"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4E3D370B"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1D75772B" w14:textId="77777777" w:rsidR="00705E1D" w:rsidRPr="00C25BC1" w:rsidRDefault="00705E1D" w:rsidP="00C47FAB">
            <w:pPr>
              <w:pStyle w:val="TAL"/>
            </w:pPr>
          </w:p>
        </w:tc>
      </w:tr>
      <w:tr w:rsidR="00705E1D" w:rsidRPr="00C25BC1" w14:paraId="38958978"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6AF1B841" w14:textId="77777777" w:rsidR="00705E1D" w:rsidRPr="00C25BC1" w:rsidRDefault="00705E1D" w:rsidP="00C47FAB">
            <w:pPr>
              <w:pStyle w:val="TAL"/>
            </w:pPr>
            <w:r w:rsidRPr="00C25BC1">
              <w:t xml:space="preserve">                    nr-SCG</w:t>
            </w:r>
          </w:p>
        </w:tc>
        <w:tc>
          <w:tcPr>
            <w:tcW w:w="2268" w:type="dxa"/>
            <w:tcBorders>
              <w:top w:val="single" w:sz="4" w:space="0" w:color="auto"/>
              <w:left w:val="single" w:sz="4" w:space="0" w:color="auto"/>
              <w:bottom w:val="single" w:sz="4" w:space="0" w:color="auto"/>
              <w:right w:val="single" w:sz="4" w:space="0" w:color="auto"/>
            </w:tcBorders>
            <w:hideMark/>
          </w:tcPr>
          <w:p w14:paraId="563677D8" w14:textId="77777777" w:rsidR="00705E1D" w:rsidRPr="00C25BC1" w:rsidRDefault="00705E1D" w:rsidP="00C47FAB">
            <w:pPr>
              <w:pStyle w:val="TAL"/>
            </w:pPr>
            <w:r w:rsidRPr="00C25BC1">
              <w:t>OCTET STRING (CONTAINING RRCReconfiguration-SCG)</w:t>
            </w:r>
          </w:p>
        </w:tc>
        <w:tc>
          <w:tcPr>
            <w:tcW w:w="1701" w:type="dxa"/>
            <w:tcBorders>
              <w:top w:val="single" w:sz="4" w:space="0" w:color="auto"/>
              <w:left w:val="single" w:sz="4" w:space="0" w:color="auto"/>
              <w:bottom w:val="single" w:sz="4" w:space="0" w:color="auto"/>
              <w:right w:val="single" w:sz="4" w:space="0" w:color="auto"/>
            </w:tcBorders>
          </w:tcPr>
          <w:p w14:paraId="02A07868"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6137E693" w14:textId="77777777" w:rsidR="00705E1D" w:rsidRPr="00C25BC1" w:rsidRDefault="00705E1D" w:rsidP="00C47FAB">
            <w:pPr>
              <w:pStyle w:val="TAL"/>
            </w:pPr>
          </w:p>
        </w:tc>
      </w:tr>
      <w:tr w:rsidR="00705E1D" w:rsidRPr="00C25BC1" w14:paraId="463B38F0"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5BC798EF"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1342E896"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08E17B37"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4D40B3B6" w14:textId="77777777" w:rsidR="00705E1D" w:rsidRPr="00C25BC1" w:rsidRDefault="00705E1D" w:rsidP="00C47FAB">
            <w:pPr>
              <w:pStyle w:val="TAL"/>
            </w:pPr>
          </w:p>
        </w:tc>
      </w:tr>
      <w:tr w:rsidR="00705E1D" w:rsidRPr="00C25BC1" w14:paraId="621FAB5D"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690437A3"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61D749FF"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1B3E970D"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4B359847" w14:textId="77777777" w:rsidR="00705E1D" w:rsidRPr="00C25BC1" w:rsidRDefault="00705E1D" w:rsidP="00C47FAB">
            <w:pPr>
              <w:pStyle w:val="TAL"/>
            </w:pPr>
          </w:p>
        </w:tc>
      </w:tr>
      <w:tr w:rsidR="00705E1D" w:rsidRPr="00C25BC1" w14:paraId="557F25AB"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73FE0B3D"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7402180C"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0F616BFD"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2778847B" w14:textId="77777777" w:rsidR="00705E1D" w:rsidRPr="00C25BC1" w:rsidRDefault="00705E1D" w:rsidP="00C47FAB">
            <w:pPr>
              <w:pStyle w:val="TAL"/>
            </w:pPr>
          </w:p>
        </w:tc>
      </w:tr>
      <w:tr w:rsidR="00705E1D" w:rsidRPr="00C25BC1" w14:paraId="5BD7AE98" w14:textId="77777777" w:rsidTr="00C47FAB">
        <w:tc>
          <w:tcPr>
            <w:tcW w:w="4500" w:type="dxa"/>
            <w:tcBorders>
              <w:top w:val="single" w:sz="4" w:space="0" w:color="auto"/>
              <w:left w:val="single" w:sz="4" w:space="0" w:color="auto"/>
              <w:bottom w:val="single" w:sz="4" w:space="0" w:color="auto"/>
              <w:right w:val="single" w:sz="4" w:space="0" w:color="auto"/>
            </w:tcBorders>
          </w:tcPr>
          <w:p w14:paraId="09D4F9CD" w14:textId="77777777" w:rsidR="00705E1D" w:rsidRPr="00C25BC1" w:rsidRDefault="00705E1D" w:rsidP="00C47FAB">
            <w:pPr>
              <w:pStyle w:val="TAL"/>
              <w:rPr>
                <w:lang w:eastAsia="zh-CN"/>
              </w:rPr>
            </w:pPr>
            <w:r w:rsidRPr="00C25BC1">
              <w:rPr>
                <w:lang w:eastAsia="zh-CN"/>
              </w:rPr>
              <w:t xml:space="preserve">              radioBearerConfig2</w:t>
            </w:r>
          </w:p>
        </w:tc>
        <w:tc>
          <w:tcPr>
            <w:tcW w:w="2268" w:type="dxa"/>
            <w:tcBorders>
              <w:top w:val="single" w:sz="4" w:space="0" w:color="auto"/>
              <w:left w:val="single" w:sz="4" w:space="0" w:color="auto"/>
              <w:bottom w:val="single" w:sz="4" w:space="0" w:color="auto"/>
              <w:right w:val="single" w:sz="4" w:space="0" w:color="auto"/>
            </w:tcBorders>
          </w:tcPr>
          <w:p w14:paraId="4A7FD76F" w14:textId="77777777" w:rsidR="00705E1D" w:rsidRPr="00C25BC1" w:rsidRDefault="00705E1D" w:rsidP="00C47FAB">
            <w:pPr>
              <w:pStyle w:val="TAL"/>
              <w:rPr>
                <w:lang w:eastAsia="zh-CN"/>
              </w:rPr>
            </w:pPr>
            <w:r w:rsidRPr="00C25BC1">
              <w:rPr>
                <w:lang w:eastAsia="zh-CN"/>
              </w:rPr>
              <w:t>RadioBearerConfig-SCG</w:t>
            </w:r>
          </w:p>
        </w:tc>
        <w:tc>
          <w:tcPr>
            <w:tcW w:w="1701" w:type="dxa"/>
            <w:tcBorders>
              <w:top w:val="single" w:sz="4" w:space="0" w:color="auto"/>
              <w:left w:val="single" w:sz="4" w:space="0" w:color="auto"/>
              <w:bottom w:val="single" w:sz="4" w:space="0" w:color="auto"/>
              <w:right w:val="single" w:sz="4" w:space="0" w:color="auto"/>
            </w:tcBorders>
          </w:tcPr>
          <w:p w14:paraId="25788C60" w14:textId="77777777" w:rsidR="00705E1D" w:rsidRPr="00C25BC1" w:rsidRDefault="00705E1D" w:rsidP="00C47FAB">
            <w:pPr>
              <w:pStyle w:val="TAL"/>
            </w:pPr>
            <w:r w:rsidRPr="00C25BC1">
              <w:t>See Table 8.2.2.8.2.3.3-1A</w:t>
            </w:r>
          </w:p>
        </w:tc>
        <w:tc>
          <w:tcPr>
            <w:tcW w:w="1251" w:type="dxa"/>
            <w:tcBorders>
              <w:top w:val="single" w:sz="4" w:space="0" w:color="auto"/>
              <w:left w:val="single" w:sz="4" w:space="0" w:color="auto"/>
              <w:bottom w:val="single" w:sz="4" w:space="0" w:color="auto"/>
              <w:right w:val="single" w:sz="4" w:space="0" w:color="auto"/>
            </w:tcBorders>
          </w:tcPr>
          <w:p w14:paraId="1CAE0A8E" w14:textId="77777777" w:rsidR="00705E1D" w:rsidRPr="00C25BC1" w:rsidRDefault="00705E1D" w:rsidP="00C47FAB">
            <w:pPr>
              <w:pStyle w:val="TAL"/>
            </w:pPr>
          </w:p>
        </w:tc>
      </w:tr>
      <w:tr w:rsidR="00705E1D" w:rsidRPr="00C25BC1" w14:paraId="27F28EB0"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7C51E238"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6C6078D9"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4C091C6F"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1494B50E" w14:textId="77777777" w:rsidR="00705E1D" w:rsidRPr="00C25BC1" w:rsidRDefault="00705E1D" w:rsidP="00C47FAB">
            <w:pPr>
              <w:pStyle w:val="TAL"/>
            </w:pPr>
          </w:p>
        </w:tc>
      </w:tr>
      <w:tr w:rsidR="00705E1D" w:rsidRPr="00C25BC1" w14:paraId="7EBCAEE9"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1F58BD0C"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2A59374C"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3BAB3274"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31BB6FCC" w14:textId="77777777" w:rsidR="00705E1D" w:rsidRPr="00C25BC1" w:rsidRDefault="00705E1D" w:rsidP="00C47FAB">
            <w:pPr>
              <w:pStyle w:val="TAL"/>
            </w:pPr>
          </w:p>
        </w:tc>
      </w:tr>
      <w:tr w:rsidR="00705E1D" w:rsidRPr="00C25BC1" w14:paraId="450141FE"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278F1DA0"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38705C11"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4988C2F4"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1EABEF1F" w14:textId="77777777" w:rsidR="00705E1D" w:rsidRPr="00C25BC1" w:rsidRDefault="00705E1D" w:rsidP="00C47FAB">
            <w:pPr>
              <w:pStyle w:val="TAL"/>
            </w:pPr>
          </w:p>
        </w:tc>
      </w:tr>
      <w:tr w:rsidR="00705E1D" w:rsidRPr="00C25BC1" w14:paraId="51A9DE30"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5C4D7CEC"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23BE46CC"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55AECA83"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2D9BEB97" w14:textId="77777777" w:rsidR="00705E1D" w:rsidRPr="00C25BC1" w:rsidRDefault="00705E1D" w:rsidP="00C47FAB">
            <w:pPr>
              <w:pStyle w:val="TAL"/>
            </w:pPr>
          </w:p>
        </w:tc>
      </w:tr>
      <w:tr w:rsidR="00705E1D" w:rsidRPr="00C25BC1" w14:paraId="42B34F12"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7CBDCB93"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1837B513"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2C2A5852"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6F8B0107" w14:textId="77777777" w:rsidR="00705E1D" w:rsidRPr="00C25BC1" w:rsidRDefault="00705E1D" w:rsidP="00C47FAB">
            <w:pPr>
              <w:pStyle w:val="TAL"/>
            </w:pPr>
          </w:p>
        </w:tc>
      </w:tr>
      <w:tr w:rsidR="00705E1D" w:rsidRPr="00C25BC1" w14:paraId="72EA9F27"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73ED442C"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705D35A1"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42DF6630"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0F600D4B" w14:textId="77777777" w:rsidR="00705E1D" w:rsidRPr="00C25BC1" w:rsidRDefault="00705E1D" w:rsidP="00C47FAB">
            <w:pPr>
              <w:pStyle w:val="TAL"/>
            </w:pPr>
          </w:p>
        </w:tc>
      </w:tr>
    </w:tbl>
    <w:p w14:paraId="2DE8A21E" w14:textId="77777777" w:rsidR="00705E1D" w:rsidRPr="00C25BC1" w:rsidRDefault="00705E1D" w:rsidP="00705E1D"/>
    <w:p w14:paraId="50A0119E" w14:textId="77777777" w:rsidR="00705E1D" w:rsidRPr="00C25BC1" w:rsidRDefault="00705E1D" w:rsidP="00705E1D">
      <w:pPr>
        <w:pStyle w:val="TH"/>
      </w:pPr>
      <w:r w:rsidRPr="00C25BC1">
        <w:lastRenderedPageBreak/>
        <w:t>Table 8.2.2.8.2.3.3-29: CellGroupConfig-MCG (Table 8.2.2.8.2.3.3-28)</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705E1D" w:rsidRPr="00C25BC1" w14:paraId="0F821899" w14:textId="77777777" w:rsidTr="00C47FA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7D0C77F" w14:textId="77777777" w:rsidR="00705E1D" w:rsidRPr="00C25BC1" w:rsidRDefault="00705E1D" w:rsidP="00C47FAB">
            <w:pPr>
              <w:pStyle w:val="TAL"/>
            </w:pPr>
            <w:r w:rsidRPr="00C25BC1">
              <w:t>Derivation Path: TS 38.508-1, table 4.6.1-3 with condition PSCell_Change</w:t>
            </w:r>
          </w:p>
        </w:tc>
      </w:tr>
      <w:tr w:rsidR="00705E1D" w:rsidRPr="00C25BC1" w14:paraId="712C19E5"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667AC" w14:textId="77777777" w:rsidR="00705E1D" w:rsidRPr="00C25BC1" w:rsidRDefault="00705E1D" w:rsidP="00C47FAB">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3ECE7" w14:textId="77777777" w:rsidR="00705E1D" w:rsidRPr="00C25BC1" w:rsidRDefault="00705E1D" w:rsidP="00C47FAB">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D43555" w14:textId="77777777" w:rsidR="00705E1D" w:rsidRPr="00C25BC1" w:rsidRDefault="00705E1D"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EC86F" w14:textId="77777777" w:rsidR="00705E1D" w:rsidRPr="00C25BC1" w:rsidRDefault="00705E1D" w:rsidP="00C47FAB">
            <w:pPr>
              <w:pStyle w:val="TAH"/>
            </w:pPr>
            <w:r w:rsidRPr="00C25BC1">
              <w:t>Condition</w:t>
            </w:r>
          </w:p>
        </w:tc>
      </w:tr>
      <w:tr w:rsidR="00705E1D" w:rsidRPr="00C25BC1" w14:paraId="10E6C9E9"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A62A6" w14:textId="77777777" w:rsidR="00705E1D" w:rsidRPr="00C25BC1" w:rsidRDefault="00705E1D" w:rsidP="00C47FAB">
            <w:pPr>
              <w:pStyle w:val="TAL"/>
            </w:pPr>
            <w:r w:rsidRPr="00C25BC1">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748E8"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4B484"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DE354" w14:textId="77777777" w:rsidR="00705E1D" w:rsidRPr="00C25BC1" w:rsidRDefault="00705E1D" w:rsidP="00C47FAB">
            <w:pPr>
              <w:pStyle w:val="TAL"/>
            </w:pPr>
          </w:p>
        </w:tc>
      </w:tr>
      <w:tr w:rsidR="00705E1D" w:rsidRPr="00C25BC1" w14:paraId="4C9D7E34"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CB28F" w14:textId="77777777" w:rsidR="00705E1D" w:rsidRPr="00C25BC1" w:rsidRDefault="00705E1D" w:rsidP="00C47FAB">
            <w:pPr>
              <w:pStyle w:val="TAL"/>
            </w:pPr>
            <w:r w:rsidRPr="00C25BC1">
              <w:t xml:space="preserve">  rlc-BearerToReleaseList SEQUENCE (SIZE(1..maxLC-ID)) OF LogicalChannelIdentity </w:t>
            </w:r>
            <w:r w:rsidRPr="00C25BC1">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AD34B"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8B8B0"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2387A" w14:textId="77777777" w:rsidR="00705E1D" w:rsidRPr="00C25BC1" w:rsidRDefault="00705E1D" w:rsidP="00C47FAB">
            <w:pPr>
              <w:pStyle w:val="TAL"/>
            </w:pPr>
          </w:p>
        </w:tc>
      </w:tr>
      <w:tr w:rsidR="00705E1D" w:rsidRPr="00C25BC1" w14:paraId="275205A7" w14:textId="77777777" w:rsidTr="00C47FAB">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0FF8195" w14:textId="77777777" w:rsidR="00705E1D" w:rsidRPr="00C25BC1" w:rsidRDefault="00705E1D" w:rsidP="00C47FAB">
            <w:pPr>
              <w:pStyle w:val="TAL"/>
            </w:pPr>
            <w:r w:rsidRPr="00C25BC1">
              <w:t xml:space="preserve">    LogicalChannelIdentity[1]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B1228" w14:textId="77777777" w:rsidR="00705E1D" w:rsidRPr="00C25BC1" w:rsidRDefault="00705E1D" w:rsidP="00C47FAB">
            <w:pPr>
              <w:pStyle w:val="TAL"/>
            </w:pPr>
            <w:r w:rsidRPr="00C25BC1">
              <w:t>Logical ChannelID of DRBn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4915A"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8F740" w14:textId="77777777" w:rsidR="00705E1D" w:rsidRPr="00C25BC1" w:rsidRDefault="00705E1D" w:rsidP="00C47FAB">
            <w:pPr>
              <w:pStyle w:val="TAL"/>
            </w:pPr>
          </w:p>
        </w:tc>
      </w:tr>
      <w:tr w:rsidR="00705E1D" w:rsidRPr="00C25BC1" w14:paraId="5685974B"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FA260" w14:textId="77777777" w:rsidR="00705E1D" w:rsidRPr="00C25BC1" w:rsidRDefault="00705E1D"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4F406"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25808"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7FA2E" w14:textId="77777777" w:rsidR="00705E1D" w:rsidRPr="00C25BC1" w:rsidRDefault="00705E1D" w:rsidP="00C47FAB">
            <w:pPr>
              <w:pStyle w:val="TAL"/>
            </w:pPr>
          </w:p>
        </w:tc>
      </w:tr>
      <w:tr w:rsidR="00705E1D" w:rsidRPr="00C25BC1" w14:paraId="0DF3D91F"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9F741" w14:textId="77777777" w:rsidR="00705E1D" w:rsidRPr="00C25BC1" w:rsidRDefault="00705E1D" w:rsidP="00C47FAB">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F5EBE"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2689A"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3C405" w14:textId="77777777" w:rsidR="00705E1D" w:rsidRPr="00C25BC1" w:rsidRDefault="00705E1D" w:rsidP="00C47FAB">
            <w:pPr>
              <w:pStyle w:val="TAL"/>
            </w:pPr>
          </w:p>
        </w:tc>
      </w:tr>
    </w:tbl>
    <w:p w14:paraId="5EDD43EA" w14:textId="77777777" w:rsidR="00705E1D" w:rsidRPr="00C25BC1" w:rsidRDefault="00705E1D" w:rsidP="00705E1D"/>
    <w:p w14:paraId="6983570D" w14:textId="77777777" w:rsidR="00705E1D" w:rsidRPr="00C25BC1" w:rsidRDefault="00705E1D" w:rsidP="00705E1D">
      <w:pPr>
        <w:pStyle w:val="TH"/>
      </w:pPr>
      <w:r w:rsidRPr="00C25BC1">
        <w:t>Table 8.2.2.8.2.3.3-30: RRCReconfiguration-SCG</w:t>
      </w:r>
      <w:r w:rsidRPr="00C25BC1">
        <w:rPr>
          <w:i/>
        </w:rPr>
        <w:t xml:space="preserve"> </w:t>
      </w:r>
      <w:r w:rsidRPr="00C25BC1">
        <w:t>(Table 8.2.2.8.2.3.3-28)</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05E1D" w:rsidRPr="00C25BC1" w14:paraId="5B3E844F" w14:textId="77777777" w:rsidTr="00C47FAB">
        <w:tc>
          <w:tcPr>
            <w:tcW w:w="9750" w:type="dxa"/>
            <w:gridSpan w:val="4"/>
            <w:tcBorders>
              <w:top w:val="single" w:sz="4" w:space="0" w:color="auto"/>
              <w:left w:val="single" w:sz="4" w:space="0" w:color="auto"/>
              <w:bottom w:val="single" w:sz="4" w:space="0" w:color="auto"/>
              <w:right w:val="single" w:sz="4" w:space="0" w:color="auto"/>
            </w:tcBorders>
            <w:hideMark/>
          </w:tcPr>
          <w:p w14:paraId="6EAF6EE7" w14:textId="77777777" w:rsidR="00705E1D" w:rsidRPr="00C25BC1" w:rsidRDefault="00705E1D" w:rsidP="00C47FAB">
            <w:pPr>
              <w:pStyle w:val="TAL"/>
            </w:pPr>
            <w:r w:rsidRPr="00C25BC1">
              <w:t>Derivation Path: TS 38.508-1 [4], Table 4.6.1-13</w:t>
            </w:r>
          </w:p>
        </w:tc>
      </w:tr>
      <w:tr w:rsidR="00705E1D" w:rsidRPr="00C25BC1" w14:paraId="2ADAB472"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0866B63A" w14:textId="77777777" w:rsidR="00705E1D" w:rsidRPr="00C25BC1" w:rsidRDefault="00705E1D" w:rsidP="00C47FAB">
            <w:pPr>
              <w:pStyle w:val="TAH"/>
            </w:pPr>
            <w:r w:rsidRPr="00C25BC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7697548" w14:textId="77777777" w:rsidR="00705E1D" w:rsidRPr="00C25BC1" w:rsidRDefault="00705E1D" w:rsidP="00C47FAB">
            <w:pPr>
              <w:pStyle w:val="TAH"/>
            </w:pPr>
            <w:r w:rsidRPr="00C25BC1">
              <w:t>Value/remark</w:t>
            </w:r>
          </w:p>
        </w:tc>
        <w:tc>
          <w:tcPr>
            <w:tcW w:w="1701" w:type="dxa"/>
            <w:tcBorders>
              <w:top w:val="single" w:sz="4" w:space="0" w:color="auto"/>
              <w:left w:val="single" w:sz="4" w:space="0" w:color="auto"/>
              <w:bottom w:val="single" w:sz="4" w:space="0" w:color="auto"/>
              <w:right w:val="single" w:sz="4" w:space="0" w:color="auto"/>
            </w:tcBorders>
            <w:hideMark/>
          </w:tcPr>
          <w:p w14:paraId="53C53D6C" w14:textId="77777777" w:rsidR="00705E1D" w:rsidRPr="00C25BC1" w:rsidRDefault="00705E1D"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hideMark/>
          </w:tcPr>
          <w:p w14:paraId="50D23226" w14:textId="77777777" w:rsidR="00705E1D" w:rsidRPr="00C25BC1" w:rsidRDefault="00705E1D" w:rsidP="00C47FAB">
            <w:pPr>
              <w:pStyle w:val="TAH"/>
            </w:pPr>
            <w:r w:rsidRPr="00C25BC1">
              <w:t>Condition</w:t>
            </w:r>
          </w:p>
        </w:tc>
      </w:tr>
      <w:tr w:rsidR="00705E1D" w:rsidRPr="00C25BC1" w14:paraId="7BFD1C41"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23494EAF" w14:textId="77777777" w:rsidR="00705E1D" w:rsidRPr="00C25BC1" w:rsidRDefault="00705E1D" w:rsidP="00C47FAB">
            <w:pPr>
              <w:pStyle w:val="TAH"/>
              <w:jc w:val="left"/>
            </w:pPr>
            <w:r w:rsidRPr="00C25BC1">
              <w:rPr>
                <w:b w:val="0"/>
              </w:rPr>
              <w:t>RRCReconfiguration ::= SEQUENCE {</w:t>
            </w:r>
          </w:p>
        </w:tc>
        <w:tc>
          <w:tcPr>
            <w:tcW w:w="2268" w:type="dxa"/>
            <w:tcBorders>
              <w:top w:val="single" w:sz="4" w:space="0" w:color="auto"/>
              <w:left w:val="single" w:sz="4" w:space="0" w:color="auto"/>
              <w:bottom w:val="single" w:sz="4" w:space="0" w:color="auto"/>
              <w:right w:val="single" w:sz="4" w:space="0" w:color="auto"/>
            </w:tcBorders>
          </w:tcPr>
          <w:p w14:paraId="4E5C5E2C" w14:textId="77777777" w:rsidR="00705E1D" w:rsidRPr="00C25BC1" w:rsidRDefault="00705E1D" w:rsidP="00C47FAB">
            <w:pPr>
              <w:pStyle w:val="TAH"/>
            </w:pPr>
          </w:p>
        </w:tc>
        <w:tc>
          <w:tcPr>
            <w:tcW w:w="1701" w:type="dxa"/>
            <w:tcBorders>
              <w:top w:val="single" w:sz="4" w:space="0" w:color="auto"/>
              <w:left w:val="single" w:sz="4" w:space="0" w:color="auto"/>
              <w:bottom w:val="single" w:sz="4" w:space="0" w:color="auto"/>
              <w:right w:val="single" w:sz="4" w:space="0" w:color="auto"/>
            </w:tcBorders>
          </w:tcPr>
          <w:p w14:paraId="4895AC94" w14:textId="77777777" w:rsidR="00705E1D" w:rsidRPr="00C25BC1" w:rsidRDefault="00705E1D" w:rsidP="00C47FAB">
            <w:pPr>
              <w:pStyle w:val="TAH"/>
            </w:pPr>
          </w:p>
        </w:tc>
        <w:tc>
          <w:tcPr>
            <w:tcW w:w="1245" w:type="dxa"/>
            <w:tcBorders>
              <w:top w:val="single" w:sz="4" w:space="0" w:color="auto"/>
              <w:left w:val="single" w:sz="4" w:space="0" w:color="auto"/>
              <w:bottom w:val="single" w:sz="4" w:space="0" w:color="auto"/>
              <w:right w:val="single" w:sz="4" w:space="0" w:color="auto"/>
            </w:tcBorders>
          </w:tcPr>
          <w:p w14:paraId="310A8781" w14:textId="77777777" w:rsidR="00705E1D" w:rsidRPr="00C25BC1" w:rsidRDefault="00705E1D" w:rsidP="00C47FAB">
            <w:pPr>
              <w:pStyle w:val="TAH"/>
            </w:pPr>
          </w:p>
        </w:tc>
      </w:tr>
      <w:tr w:rsidR="00705E1D" w:rsidRPr="00C25BC1" w14:paraId="67D22A9D"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3831D2E3" w14:textId="77777777" w:rsidR="00705E1D" w:rsidRPr="00C25BC1" w:rsidRDefault="00705E1D" w:rsidP="00C47FAB">
            <w:pPr>
              <w:pStyle w:val="TAL"/>
            </w:pPr>
            <w:r w:rsidRPr="00C25BC1">
              <w:t xml:space="preserve">  secondaryCellGroup</w:t>
            </w:r>
          </w:p>
        </w:tc>
        <w:tc>
          <w:tcPr>
            <w:tcW w:w="2268" w:type="dxa"/>
            <w:tcBorders>
              <w:top w:val="single" w:sz="4" w:space="0" w:color="auto"/>
              <w:left w:val="single" w:sz="4" w:space="0" w:color="auto"/>
              <w:bottom w:val="single" w:sz="4" w:space="0" w:color="auto"/>
              <w:right w:val="single" w:sz="4" w:space="0" w:color="auto"/>
            </w:tcBorders>
            <w:hideMark/>
          </w:tcPr>
          <w:p w14:paraId="6A74303E" w14:textId="77777777" w:rsidR="00705E1D" w:rsidRPr="00C25BC1" w:rsidRDefault="00705E1D" w:rsidP="00C47FAB">
            <w:pPr>
              <w:pStyle w:val="TAL"/>
            </w:pPr>
            <w:r w:rsidRPr="00C25BC1">
              <w:t>CellGroupConfig</w:t>
            </w:r>
          </w:p>
        </w:tc>
        <w:tc>
          <w:tcPr>
            <w:tcW w:w="1701" w:type="dxa"/>
            <w:tcBorders>
              <w:top w:val="single" w:sz="4" w:space="0" w:color="auto"/>
              <w:left w:val="single" w:sz="4" w:space="0" w:color="auto"/>
              <w:bottom w:val="single" w:sz="4" w:space="0" w:color="auto"/>
              <w:right w:val="single" w:sz="4" w:space="0" w:color="auto"/>
            </w:tcBorders>
          </w:tcPr>
          <w:p w14:paraId="066BBC4E"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6E23A086" w14:textId="77777777" w:rsidR="00705E1D" w:rsidRPr="00C25BC1" w:rsidRDefault="00705E1D" w:rsidP="00C47FAB">
            <w:pPr>
              <w:pStyle w:val="TAL"/>
            </w:pPr>
          </w:p>
        </w:tc>
      </w:tr>
    </w:tbl>
    <w:p w14:paraId="04B9C5A5" w14:textId="77777777" w:rsidR="00705E1D" w:rsidRPr="00C25BC1" w:rsidRDefault="00705E1D" w:rsidP="00705E1D"/>
    <w:p w14:paraId="65E0010A" w14:textId="77777777" w:rsidR="00705E1D" w:rsidRPr="00C25BC1" w:rsidRDefault="00705E1D" w:rsidP="00705E1D">
      <w:pPr>
        <w:pStyle w:val="TH"/>
      </w:pPr>
      <w:r w:rsidRPr="00C25BC1">
        <w:t>Table 8.2.2.8.2.3.3-31: CellGroupConfig (Table 8.2.2.8.2.3.3-30)</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705E1D" w:rsidRPr="00C25BC1" w14:paraId="2DFDC80F" w14:textId="77777777" w:rsidTr="00C47FA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D94BC04" w14:textId="77777777" w:rsidR="00705E1D" w:rsidRPr="00C25BC1" w:rsidRDefault="00705E1D" w:rsidP="00C47FAB">
            <w:pPr>
              <w:pStyle w:val="TAL"/>
            </w:pPr>
            <w:r w:rsidRPr="00C25BC1">
              <w:t>Derivation Path: TS 38.508-1, table 4.6.1-3 with condition NR-DC_SCG</w:t>
            </w:r>
          </w:p>
        </w:tc>
      </w:tr>
      <w:tr w:rsidR="00705E1D" w:rsidRPr="00C25BC1" w14:paraId="4D048946"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0C2C9" w14:textId="77777777" w:rsidR="00705E1D" w:rsidRPr="00C25BC1" w:rsidRDefault="00705E1D" w:rsidP="00C47FAB">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D82F7" w14:textId="77777777" w:rsidR="00705E1D" w:rsidRPr="00C25BC1" w:rsidRDefault="00705E1D" w:rsidP="00C47FAB">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637F1" w14:textId="77777777" w:rsidR="00705E1D" w:rsidRPr="00C25BC1" w:rsidRDefault="00705E1D"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CD5D7" w14:textId="77777777" w:rsidR="00705E1D" w:rsidRPr="00C25BC1" w:rsidRDefault="00705E1D" w:rsidP="00C47FAB">
            <w:pPr>
              <w:pStyle w:val="TAH"/>
            </w:pPr>
            <w:r w:rsidRPr="00C25BC1">
              <w:t>Condition</w:t>
            </w:r>
          </w:p>
        </w:tc>
      </w:tr>
      <w:tr w:rsidR="00705E1D" w:rsidRPr="00C25BC1" w14:paraId="486FB8E7"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3190C" w14:textId="77777777" w:rsidR="00705E1D" w:rsidRPr="00C25BC1" w:rsidRDefault="00705E1D" w:rsidP="00C47FAB">
            <w:pPr>
              <w:pStyle w:val="TAL"/>
            </w:pPr>
            <w:r w:rsidRPr="00C25BC1">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4BA4C"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BE6C0"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03862" w14:textId="77777777" w:rsidR="00705E1D" w:rsidRPr="00C25BC1" w:rsidRDefault="00705E1D" w:rsidP="00C47FAB">
            <w:pPr>
              <w:pStyle w:val="TAL"/>
            </w:pPr>
          </w:p>
        </w:tc>
      </w:tr>
      <w:tr w:rsidR="00705E1D" w:rsidRPr="00C25BC1" w14:paraId="03EA7E59"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563B1" w14:textId="77777777" w:rsidR="00705E1D" w:rsidRPr="00C25BC1" w:rsidRDefault="00705E1D" w:rsidP="00C47FAB">
            <w:pPr>
              <w:pStyle w:val="TAL"/>
            </w:pPr>
            <w:r w:rsidRPr="00C25BC1">
              <w:t xml:space="preserve">  rlc-BearerToAddModList SEQUENCE (SIZE(1..maxLC-ID)) OF RLC-BearerConfig</w:t>
            </w:r>
            <w:r w:rsidRPr="00C25BC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E34C0" w14:textId="77777777" w:rsidR="00705E1D" w:rsidRPr="00C25BC1" w:rsidRDefault="00705E1D" w:rsidP="00C47FAB">
            <w:pPr>
              <w:pStyle w:val="TAL"/>
            </w:pPr>
            <w:r w:rsidRPr="00C25BC1">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A6D1C"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8BBD4" w14:textId="77777777" w:rsidR="00705E1D" w:rsidRPr="00C25BC1" w:rsidRDefault="00705E1D" w:rsidP="00C47FAB">
            <w:pPr>
              <w:pStyle w:val="TAL"/>
            </w:pPr>
          </w:p>
        </w:tc>
      </w:tr>
      <w:tr w:rsidR="00705E1D" w:rsidRPr="00C25BC1" w14:paraId="51FC72A9" w14:textId="77777777" w:rsidTr="00C47FAB">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5FDD700" w14:textId="77777777" w:rsidR="00705E1D" w:rsidRPr="00C25BC1" w:rsidRDefault="00705E1D" w:rsidP="00C47FAB">
            <w:pPr>
              <w:pStyle w:val="TAL"/>
            </w:pPr>
            <w:r w:rsidRPr="00C25BC1">
              <w:t xml:space="preserve">    RLC-BearerConfig[1]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DFD76" w14:textId="77777777" w:rsidR="00705E1D" w:rsidRPr="00C25BC1" w:rsidRDefault="00705E1D" w:rsidP="00C47FAB">
            <w:pPr>
              <w:pStyle w:val="TAL"/>
            </w:pPr>
            <w:r w:rsidRPr="00C25BC1">
              <w:t xml:space="preserve">RLC-BearerConfig as per TS 38.508-1[4] Table 4.6.3-148: </w:t>
            </w:r>
            <w:r w:rsidRPr="00C25BC1">
              <w:rPr>
                <w:i/>
              </w:rPr>
              <w:t>RLC-BearerConfig</w:t>
            </w:r>
            <w:r w:rsidRPr="00C25BC1">
              <w:t xml:space="preserve"> with conditions AM and DRBn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13EE8" w14:textId="77777777" w:rsidR="00705E1D" w:rsidRPr="00C25BC1" w:rsidRDefault="00705E1D" w:rsidP="00C47FAB">
            <w:pPr>
              <w:pStyle w:val="TAL"/>
            </w:pPr>
            <w:r w:rsidRPr="00C25BC1">
              <w:t>entry 1</w:t>
            </w:r>
          </w:p>
          <w:p w14:paraId="06B7161D" w14:textId="77777777" w:rsidR="00705E1D" w:rsidRPr="00C25BC1" w:rsidRDefault="00705E1D" w:rsidP="00C47FAB">
            <w:pPr>
              <w:pStyle w:val="TAL"/>
            </w:pPr>
            <w:r w:rsidRPr="00C25BC1">
              <w:t>DRBn is allocated according to internal TTCN mapping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8031E" w14:textId="77777777" w:rsidR="00705E1D" w:rsidRPr="00C25BC1" w:rsidRDefault="00705E1D" w:rsidP="00C47FAB">
            <w:pPr>
              <w:pStyle w:val="TAL"/>
            </w:pPr>
          </w:p>
        </w:tc>
      </w:tr>
      <w:tr w:rsidR="00705E1D" w:rsidRPr="00C25BC1" w14:paraId="1D2B4434"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79249" w14:textId="77777777" w:rsidR="00705E1D" w:rsidRPr="00C25BC1" w:rsidRDefault="00705E1D"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3F300"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E4A34"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16277" w14:textId="77777777" w:rsidR="00705E1D" w:rsidRPr="00C25BC1" w:rsidRDefault="00705E1D" w:rsidP="00C47FAB">
            <w:pPr>
              <w:pStyle w:val="TAL"/>
            </w:pPr>
          </w:p>
        </w:tc>
      </w:tr>
      <w:tr w:rsidR="00705E1D" w:rsidRPr="00C25BC1" w14:paraId="025CD5E7"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4319F" w14:textId="77777777" w:rsidR="00705E1D" w:rsidRPr="00C25BC1" w:rsidRDefault="00705E1D" w:rsidP="00C47FAB">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0531E"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15BC5"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A856A" w14:textId="77777777" w:rsidR="00705E1D" w:rsidRPr="00C25BC1" w:rsidRDefault="00705E1D" w:rsidP="00C47FAB">
            <w:pPr>
              <w:pStyle w:val="TAL"/>
            </w:pPr>
          </w:p>
        </w:tc>
      </w:tr>
    </w:tbl>
    <w:p w14:paraId="3E86C0B5" w14:textId="77777777" w:rsidR="00705E1D" w:rsidRPr="00C25BC1" w:rsidRDefault="00705E1D" w:rsidP="00705E1D"/>
    <w:p w14:paraId="5CA4CC6A" w14:textId="4D31E995" w:rsidR="008E42B9" w:rsidRPr="005C0325" w:rsidRDefault="008E42B9" w:rsidP="00705E1D">
      <w:pPr>
        <w:pStyle w:val="Heading5"/>
        <w:rPr>
          <w:rStyle w:val="apple-converted-space"/>
        </w:rPr>
      </w:pPr>
    </w:p>
    <w:sectPr w:rsidR="008E42B9" w:rsidRPr="005C032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C764EF" w14:textId="77777777" w:rsidR="009A1DA8" w:rsidRDefault="009A1DA8">
      <w:r>
        <w:separator/>
      </w:r>
    </w:p>
  </w:endnote>
  <w:endnote w:type="continuationSeparator" w:id="0">
    <w:p w14:paraId="3C588C25" w14:textId="77777777" w:rsidR="009A1DA8" w:rsidRDefault="009A1D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ArialMT">
    <w:altName w:val="Arial"/>
    <w:panose1 w:val="00000000000000000000"/>
    <w:charset w:val="00"/>
    <w:family w:val="roman"/>
    <w:notTrueType/>
    <w:pitch w:val="default"/>
  </w:font>
  <w:font w:name="Arial-BoldM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048FFF" w14:textId="77777777" w:rsidR="009A1DA8" w:rsidRDefault="009A1DA8">
      <w:r>
        <w:separator/>
      </w:r>
    </w:p>
  </w:footnote>
  <w:footnote w:type="continuationSeparator" w:id="0">
    <w:p w14:paraId="3935B9FE" w14:textId="77777777" w:rsidR="009A1DA8" w:rsidRDefault="009A1D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1B3D3CB0"/>
    <w:multiLevelType w:val="singleLevel"/>
    <w:tmpl w:val="53B0EFF0"/>
    <w:lvl w:ilvl="0">
      <w:start w:val="1"/>
      <w:numFmt w:val="decimal"/>
      <w:lvlText w:val="%1&gt;"/>
      <w:lvlJc w:val="left"/>
    </w:lvl>
  </w:abstractNum>
  <w:abstractNum w:abstractNumId="9"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10D22A4"/>
    <w:multiLevelType w:val="hybridMultilevel"/>
    <w:tmpl w:val="49CA312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4"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3B0EFF0"/>
    <w:multiLevelType w:val="singleLevel"/>
    <w:tmpl w:val="53B0EFF0"/>
    <w:lvl w:ilvl="0">
      <w:start w:val="1"/>
      <w:numFmt w:val="decimal"/>
      <w:lvlText w:val="%1&gt;"/>
      <w:lvlJc w:val="left"/>
    </w:lvl>
  </w:abstractNum>
  <w:abstractNum w:abstractNumId="27"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E0629F0"/>
    <w:multiLevelType w:val="singleLevel"/>
    <w:tmpl w:val="2FCABE58"/>
    <w:lvl w:ilvl="0">
      <w:numFmt w:val="bullet"/>
      <w:lvlText w:val="*"/>
      <w:lvlJc w:val="left"/>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40"/>
  </w:num>
  <w:num w:numId="4" w16cid:durableId="1219630426">
    <w:abstractNumId w:val="18"/>
  </w:num>
  <w:num w:numId="5" w16cid:durableId="319386793">
    <w:abstractNumId w:val="13"/>
  </w:num>
  <w:num w:numId="6" w16cid:durableId="706563202">
    <w:abstractNumId w:val="38"/>
  </w:num>
  <w:num w:numId="7" w16cid:durableId="54552780">
    <w:abstractNumId w:val="44"/>
  </w:num>
  <w:num w:numId="8" w16cid:durableId="744764947">
    <w:abstractNumId w:val="6"/>
  </w:num>
  <w:num w:numId="9" w16cid:durableId="1911503228">
    <w:abstractNumId w:val="42"/>
  </w:num>
  <w:num w:numId="10" w16cid:durableId="1454900893">
    <w:abstractNumId w:val="24"/>
  </w:num>
  <w:num w:numId="11" w16cid:durableId="884607626">
    <w:abstractNumId w:val="32"/>
  </w:num>
  <w:num w:numId="12" w16cid:durableId="396511252">
    <w:abstractNumId w:val="37"/>
  </w:num>
  <w:num w:numId="13" w16cid:durableId="1679890575">
    <w:abstractNumId w:val="10"/>
  </w:num>
  <w:num w:numId="14" w16cid:durableId="1548223252">
    <w:abstractNumId w:val="30"/>
  </w:num>
  <w:num w:numId="15" w16cid:durableId="1015691526">
    <w:abstractNumId w:val="29"/>
  </w:num>
  <w:num w:numId="16" w16cid:durableId="1122766580">
    <w:abstractNumId w:val="36"/>
  </w:num>
  <w:num w:numId="17" w16cid:durableId="2019303859">
    <w:abstractNumId w:val="43"/>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39"/>
  </w:num>
  <w:num w:numId="20" w16cid:durableId="1619295022">
    <w:abstractNumId w:val="14"/>
  </w:num>
  <w:num w:numId="21" w16cid:durableId="316963395">
    <w:abstractNumId w:val="45"/>
  </w:num>
  <w:num w:numId="22" w16cid:durableId="870995161">
    <w:abstractNumId w:val="19"/>
  </w:num>
  <w:num w:numId="23" w16cid:durableId="835536356">
    <w:abstractNumId w:val="23"/>
  </w:num>
  <w:num w:numId="24" w16cid:durableId="1110734511">
    <w:abstractNumId w:val="16"/>
  </w:num>
  <w:num w:numId="25" w16cid:durableId="175969809">
    <w:abstractNumId w:val="34"/>
  </w:num>
  <w:num w:numId="26" w16cid:durableId="118649637">
    <w:abstractNumId w:val="0"/>
  </w:num>
  <w:num w:numId="27" w16cid:durableId="1556551634">
    <w:abstractNumId w:val="15"/>
  </w:num>
  <w:num w:numId="28" w16cid:durableId="1916013094">
    <w:abstractNumId w:val="9"/>
  </w:num>
  <w:num w:numId="29" w16cid:durableId="689575446">
    <w:abstractNumId w:val="31"/>
  </w:num>
  <w:num w:numId="30" w16cid:durableId="683357769">
    <w:abstractNumId w:val="28"/>
  </w:num>
  <w:num w:numId="31" w16cid:durableId="1814828773">
    <w:abstractNumId w:val="22"/>
  </w:num>
  <w:num w:numId="32" w16cid:durableId="198670181">
    <w:abstractNumId w:val="7"/>
  </w:num>
  <w:num w:numId="33" w16cid:durableId="1385375240">
    <w:abstractNumId w:val="41"/>
  </w:num>
  <w:num w:numId="34" w16cid:durableId="1043136617">
    <w:abstractNumId w:val="3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7"/>
  </w:num>
  <w:num w:numId="36" w16cid:durableId="1799298263">
    <w:abstractNumId w:val="11"/>
  </w:num>
  <w:num w:numId="37" w16cid:durableId="1010524193">
    <w:abstractNumId w:val="25"/>
  </w:num>
  <w:num w:numId="38" w16cid:durableId="389963993">
    <w:abstractNumId w:val="20"/>
  </w:num>
  <w:num w:numId="39" w16cid:durableId="485441157">
    <w:abstractNumId w:val="27"/>
  </w:num>
  <w:num w:numId="40" w16cid:durableId="674188983">
    <w:abstractNumId w:val="12"/>
  </w:num>
  <w:num w:numId="41" w16cid:durableId="1986356287">
    <w:abstractNumId w:val="5"/>
  </w:num>
  <w:num w:numId="42" w16cid:durableId="35207829">
    <w:abstractNumId w:val="21"/>
  </w:num>
  <w:num w:numId="43" w16cid:durableId="698043266">
    <w:abstractNumId w:val="4"/>
  </w:num>
  <w:num w:numId="44" w16cid:durableId="155650495">
    <w:abstractNumId w:val="35"/>
  </w:num>
  <w:num w:numId="45" w16cid:durableId="326904214">
    <w:abstractNumId w:val="26"/>
  </w:num>
  <w:num w:numId="46" w16cid:durableId="13244970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7408F"/>
    <w:rsid w:val="00084811"/>
    <w:rsid w:val="000947C3"/>
    <w:rsid w:val="000A6394"/>
    <w:rsid w:val="000B3EB6"/>
    <w:rsid w:val="000B7FED"/>
    <w:rsid w:val="000C038A"/>
    <w:rsid w:val="000C4627"/>
    <w:rsid w:val="000C4847"/>
    <w:rsid w:val="000C6598"/>
    <w:rsid w:val="000D44B3"/>
    <w:rsid w:val="000D4FE6"/>
    <w:rsid w:val="00100648"/>
    <w:rsid w:val="00102A58"/>
    <w:rsid w:val="00145D43"/>
    <w:rsid w:val="0014664C"/>
    <w:rsid w:val="0017282E"/>
    <w:rsid w:val="001744A6"/>
    <w:rsid w:val="00190A44"/>
    <w:rsid w:val="00192C46"/>
    <w:rsid w:val="00193D86"/>
    <w:rsid w:val="001A04E4"/>
    <w:rsid w:val="001A08B3"/>
    <w:rsid w:val="001A7B60"/>
    <w:rsid w:val="001B421C"/>
    <w:rsid w:val="001B52F0"/>
    <w:rsid w:val="001B7A65"/>
    <w:rsid w:val="001D2ABA"/>
    <w:rsid w:val="001E0264"/>
    <w:rsid w:val="001E41F3"/>
    <w:rsid w:val="001E5AE6"/>
    <w:rsid w:val="00227035"/>
    <w:rsid w:val="0023035A"/>
    <w:rsid w:val="00234CC9"/>
    <w:rsid w:val="002431FD"/>
    <w:rsid w:val="0026004D"/>
    <w:rsid w:val="002640DD"/>
    <w:rsid w:val="00275D12"/>
    <w:rsid w:val="00276DDD"/>
    <w:rsid w:val="00284FEB"/>
    <w:rsid w:val="002860C4"/>
    <w:rsid w:val="00296232"/>
    <w:rsid w:val="002964EC"/>
    <w:rsid w:val="002B5741"/>
    <w:rsid w:val="002B691A"/>
    <w:rsid w:val="002E472E"/>
    <w:rsid w:val="002F473A"/>
    <w:rsid w:val="00305409"/>
    <w:rsid w:val="00316183"/>
    <w:rsid w:val="00341D9D"/>
    <w:rsid w:val="003609EF"/>
    <w:rsid w:val="0036231A"/>
    <w:rsid w:val="00365D2C"/>
    <w:rsid w:val="00367737"/>
    <w:rsid w:val="00374631"/>
    <w:rsid w:val="00374DD4"/>
    <w:rsid w:val="00374E11"/>
    <w:rsid w:val="00397EAB"/>
    <w:rsid w:val="003A1CF4"/>
    <w:rsid w:val="003B2897"/>
    <w:rsid w:val="003C1C05"/>
    <w:rsid w:val="003C5D8B"/>
    <w:rsid w:val="003E1A36"/>
    <w:rsid w:val="003E2921"/>
    <w:rsid w:val="00410371"/>
    <w:rsid w:val="004242F1"/>
    <w:rsid w:val="00426440"/>
    <w:rsid w:val="00450887"/>
    <w:rsid w:val="00476F47"/>
    <w:rsid w:val="00491876"/>
    <w:rsid w:val="00492136"/>
    <w:rsid w:val="004A18C2"/>
    <w:rsid w:val="004A4C02"/>
    <w:rsid w:val="004B75B7"/>
    <w:rsid w:val="004E530F"/>
    <w:rsid w:val="004E6687"/>
    <w:rsid w:val="00510391"/>
    <w:rsid w:val="005141D9"/>
    <w:rsid w:val="0051580D"/>
    <w:rsid w:val="00527CA7"/>
    <w:rsid w:val="005416EB"/>
    <w:rsid w:val="00547111"/>
    <w:rsid w:val="00555339"/>
    <w:rsid w:val="00564DB2"/>
    <w:rsid w:val="0059013C"/>
    <w:rsid w:val="00592D74"/>
    <w:rsid w:val="005934AD"/>
    <w:rsid w:val="00596F67"/>
    <w:rsid w:val="005A1638"/>
    <w:rsid w:val="005A297E"/>
    <w:rsid w:val="005C0325"/>
    <w:rsid w:val="005C3C90"/>
    <w:rsid w:val="005E128E"/>
    <w:rsid w:val="005E2BF2"/>
    <w:rsid w:val="005E2C44"/>
    <w:rsid w:val="005F1579"/>
    <w:rsid w:val="005F4B4F"/>
    <w:rsid w:val="00610C0C"/>
    <w:rsid w:val="00621188"/>
    <w:rsid w:val="006255D7"/>
    <w:rsid w:val="006257ED"/>
    <w:rsid w:val="0062653C"/>
    <w:rsid w:val="00626ABD"/>
    <w:rsid w:val="00640C69"/>
    <w:rsid w:val="00653DE4"/>
    <w:rsid w:val="00665C47"/>
    <w:rsid w:val="0066794B"/>
    <w:rsid w:val="00680292"/>
    <w:rsid w:val="006820BD"/>
    <w:rsid w:val="00695808"/>
    <w:rsid w:val="006A4DE7"/>
    <w:rsid w:val="006A7C5A"/>
    <w:rsid w:val="006B46FB"/>
    <w:rsid w:val="006C6073"/>
    <w:rsid w:val="006D1C0B"/>
    <w:rsid w:val="006E21FB"/>
    <w:rsid w:val="00702E5B"/>
    <w:rsid w:val="00705E1D"/>
    <w:rsid w:val="00737AC1"/>
    <w:rsid w:val="00742F17"/>
    <w:rsid w:val="00745434"/>
    <w:rsid w:val="0074683B"/>
    <w:rsid w:val="00792342"/>
    <w:rsid w:val="007977A8"/>
    <w:rsid w:val="007A00F5"/>
    <w:rsid w:val="007B2D53"/>
    <w:rsid w:val="007B512A"/>
    <w:rsid w:val="007C2097"/>
    <w:rsid w:val="007D6A07"/>
    <w:rsid w:val="007E18F3"/>
    <w:rsid w:val="007F7259"/>
    <w:rsid w:val="008003DB"/>
    <w:rsid w:val="008040A8"/>
    <w:rsid w:val="00810643"/>
    <w:rsid w:val="00811FC4"/>
    <w:rsid w:val="008154E4"/>
    <w:rsid w:val="008279FA"/>
    <w:rsid w:val="00833A7E"/>
    <w:rsid w:val="008350C2"/>
    <w:rsid w:val="00837B69"/>
    <w:rsid w:val="00852003"/>
    <w:rsid w:val="008626E7"/>
    <w:rsid w:val="00863C2B"/>
    <w:rsid w:val="00870BB6"/>
    <w:rsid w:val="00870EE7"/>
    <w:rsid w:val="008863B9"/>
    <w:rsid w:val="00894DEE"/>
    <w:rsid w:val="008A45A6"/>
    <w:rsid w:val="008B1AD7"/>
    <w:rsid w:val="008C6B38"/>
    <w:rsid w:val="008D3CCC"/>
    <w:rsid w:val="008D63E3"/>
    <w:rsid w:val="008E42B9"/>
    <w:rsid w:val="008F3789"/>
    <w:rsid w:val="008F488B"/>
    <w:rsid w:val="008F686C"/>
    <w:rsid w:val="008F6B8F"/>
    <w:rsid w:val="00900BF6"/>
    <w:rsid w:val="009148DE"/>
    <w:rsid w:val="00922846"/>
    <w:rsid w:val="00926A8A"/>
    <w:rsid w:val="00934EF5"/>
    <w:rsid w:val="00941E30"/>
    <w:rsid w:val="0095670B"/>
    <w:rsid w:val="00962AD5"/>
    <w:rsid w:val="009754D6"/>
    <w:rsid w:val="009777D9"/>
    <w:rsid w:val="00991B88"/>
    <w:rsid w:val="009A1DA8"/>
    <w:rsid w:val="009A2C98"/>
    <w:rsid w:val="009A5753"/>
    <w:rsid w:val="009A579D"/>
    <w:rsid w:val="009B23FF"/>
    <w:rsid w:val="009B3018"/>
    <w:rsid w:val="009E3297"/>
    <w:rsid w:val="009F734F"/>
    <w:rsid w:val="00A0031F"/>
    <w:rsid w:val="00A246B6"/>
    <w:rsid w:val="00A24C23"/>
    <w:rsid w:val="00A2524B"/>
    <w:rsid w:val="00A315E6"/>
    <w:rsid w:val="00A45A4D"/>
    <w:rsid w:val="00A47E70"/>
    <w:rsid w:val="00A50CF0"/>
    <w:rsid w:val="00A55108"/>
    <w:rsid w:val="00A7671C"/>
    <w:rsid w:val="00A81CD3"/>
    <w:rsid w:val="00AA2CBC"/>
    <w:rsid w:val="00AC2D1E"/>
    <w:rsid w:val="00AC5820"/>
    <w:rsid w:val="00AD1CD8"/>
    <w:rsid w:val="00AD58A9"/>
    <w:rsid w:val="00AD7CC3"/>
    <w:rsid w:val="00AE732F"/>
    <w:rsid w:val="00AE7B9B"/>
    <w:rsid w:val="00B12B04"/>
    <w:rsid w:val="00B258BB"/>
    <w:rsid w:val="00B319EB"/>
    <w:rsid w:val="00B67B97"/>
    <w:rsid w:val="00B94D0E"/>
    <w:rsid w:val="00B968C8"/>
    <w:rsid w:val="00B97A75"/>
    <w:rsid w:val="00BA30D9"/>
    <w:rsid w:val="00BA3EC5"/>
    <w:rsid w:val="00BA51D9"/>
    <w:rsid w:val="00BB5252"/>
    <w:rsid w:val="00BB5DFC"/>
    <w:rsid w:val="00BC0046"/>
    <w:rsid w:val="00BD279D"/>
    <w:rsid w:val="00BD6BB8"/>
    <w:rsid w:val="00C07622"/>
    <w:rsid w:val="00C12E41"/>
    <w:rsid w:val="00C309D7"/>
    <w:rsid w:val="00C44B9F"/>
    <w:rsid w:val="00C66BA2"/>
    <w:rsid w:val="00C870F6"/>
    <w:rsid w:val="00C9556B"/>
    <w:rsid w:val="00C95985"/>
    <w:rsid w:val="00CA7122"/>
    <w:rsid w:val="00CC5026"/>
    <w:rsid w:val="00CC68D0"/>
    <w:rsid w:val="00CE7C32"/>
    <w:rsid w:val="00D03F9A"/>
    <w:rsid w:val="00D06D51"/>
    <w:rsid w:val="00D24991"/>
    <w:rsid w:val="00D255DD"/>
    <w:rsid w:val="00D4054D"/>
    <w:rsid w:val="00D50255"/>
    <w:rsid w:val="00D62996"/>
    <w:rsid w:val="00D66520"/>
    <w:rsid w:val="00D744EC"/>
    <w:rsid w:val="00D84AE9"/>
    <w:rsid w:val="00DA368A"/>
    <w:rsid w:val="00DB3F37"/>
    <w:rsid w:val="00DC4F7C"/>
    <w:rsid w:val="00DE34CF"/>
    <w:rsid w:val="00DE491F"/>
    <w:rsid w:val="00E13F3D"/>
    <w:rsid w:val="00E164C2"/>
    <w:rsid w:val="00E244E6"/>
    <w:rsid w:val="00E2537F"/>
    <w:rsid w:val="00E309FE"/>
    <w:rsid w:val="00E34898"/>
    <w:rsid w:val="00E510DA"/>
    <w:rsid w:val="00E52964"/>
    <w:rsid w:val="00EB09B7"/>
    <w:rsid w:val="00EE7D7C"/>
    <w:rsid w:val="00EF2EED"/>
    <w:rsid w:val="00F1237B"/>
    <w:rsid w:val="00F25D98"/>
    <w:rsid w:val="00F300FB"/>
    <w:rsid w:val="00F54654"/>
    <w:rsid w:val="00F57CDA"/>
    <w:rsid w:val="00F64293"/>
    <w:rsid w:val="00F73909"/>
    <w:rsid w:val="00F93A5D"/>
    <w:rsid w:val="00FA798F"/>
    <w:rsid w:val="00FB168D"/>
    <w:rsid w:val="00FB6386"/>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qFormat/>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qFormat/>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qFormat/>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uiPriority w:val="99"/>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clear" w:pos="1492"/>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720"/>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clear" w:pos="720"/>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qFormat/>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link w:val="B1Car"/>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uiPriority w:val="99"/>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uiPriority w:val="99"/>
    <w:semiHidden/>
    <w:rsid w:val="00374E11"/>
    <w:rPr>
      <w:rFonts w:ascii="Times New Roman" w:eastAsia="MS Mincho" w:hAnsi="Times New Roman"/>
      <w:lang w:val="en-GB" w:eastAsia="en-US"/>
    </w:rPr>
  </w:style>
  <w:style w:type="paragraph" w:customStyle="1" w:styleId="CarCar1CharCharCarCar">
    <w:name w:val="Car Car1 Char Char Car C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列出段落,¥¨º¥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uiPriority w:val="99"/>
    <w:semiHidden/>
    <w:rsid w:val="00374E11"/>
    <w:pPr>
      <w:keepNext/>
      <w:numPr>
        <w:numId w:val="7"/>
      </w:numPr>
      <w:tabs>
        <w:tab w:val="clear" w:pos="851"/>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uiPriority w:val="2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qFormat/>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uiPriority w:val="99"/>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ind w:left="36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tabs>
        <w:tab w:val="clear" w:pos="460"/>
      </w:tabs>
      <w:overflowPunct w:val="0"/>
      <w:autoSpaceDE w:val="0"/>
      <w:autoSpaceDN w:val="0"/>
      <w:adjustRightInd w:val="0"/>
      <w:ind w:left="644" w:hanging="36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uiPriority w:val="20"/>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 w:val="num" w:pos="460"/>
      </w:tabs>
      <w:ind w:left="0" w:firstLine="0"/>
      <w:outlineLvl w:val="9"/>
    </w:pPr>
    <w:rPr>
      <w:rFonts w:eastAsia="SimSun"/>
      <w:lang w:eastAsia="zh-CN"/>
    </w:rPr>
  </w:style>
  <w:style w:type="paragraph" w:customStyle="1" w:styleId="21">
    <w:name w:val="21"/>
    <w:basedOn w:val="Normal"/>
    <w:uiPriority w:val="99"/>
    <w:rsid w:val="00374E11"/>
    <w:pPr>
      <w:numPr>
        <w:ilvl w:val="1"/>
        <w:numId w:val="11"/>
      </w:numPr>
      <w:tabs>
        <w:tab w:val="num" w:pos="1440"/>
      </w:tabs>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uiPriority w:val="39"/>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uiPriority w:val="39"/>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uiPriority w:val="59"/>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uiPriority w:val="99"/>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aliases w:val="footer odd Char2,footer Char2,fo Char2,pie de página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uiPriority w:val="99"/>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qFormat/>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aliases w:val="L7 Char1,Header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uiPriority w:val="99"/>
    <w:rsid w:val="00374E11"/>
    <w:pPr>
      <w:tabs>
        <w:tab w:val="num" w:pos="644"/>
      </w:tabs>
      <w:suppressAutoHyphens/>
      <w:ind w:left="644" w:hanging="360"/>
    </w:pPr>
    <w:rPr>
      <w:rFonts w:eastAsia="MS Mincho" w:cs="CG Times (WN)"/>
      <w:lang w:eastAsia="ar-SA"/>
    </w:rPr>
  </w:style>
  <w:style w:type="paragraph" w:customStyle="1" w:styleId="26">
    <w:name w:val="段落番号 2"/>
    <w:basedOn w:val="af1"/>
    <w:uiPriority w:val="99"/>
    <w:rsid w:val="00374E11"/>
    <w:pPr>
      <w:ind w:left="851" w:hanging="284"/>
    </w:pPr>
  </w:style>
  <w:style w:type="paragraph" w:customStyle="1" w:styleId="af2">
    <w:name w:val="箇条書き"/>
    <w:basedOn w:val="List"/>
    <w:uiPriority w:val="99"/>
    <w:rsid w:val="00374E11"/>
    <w:pPr>
      <w:tabs>
        <w:tab w:val="num" w:pos="644"/>
      </w:tabs>
      <w:suppressAutoHyphens/>
      <w:ind w:left="644" w:hanging="360"/>
    </w:pPr>
    <w:rPr>
      <w:rFonts w:eastAsia="MS Mincho" w:cs="CG Times (WN)"/>
      <w:lang w:eastAsia="ar-SA"/>
    </w:rPr>
  </w:style>
  <w:style w:type="paragraph" w:customStyle="1" w:styleId="27">
    <w:name w:val="箇条書き 2"/>
    <w:basedOn w:val="af2"/>
    <w:uiPriority w:val="99"/>
    <w:rsid w:val="00374E11"/>
    <w:pPr>
      <w:tabs>
        <w:tab w:val="clear" w:pos="644"/>
        <w:tab w:val="num" w:pos="1494"/>
      </w:tabs>
      <w:ind w:left="851" w:hanging="284"/>
    </w:pPr>
  </w:style>
  <w:style w:type="paragraph" w:customStyle="1" w:styleId="32">
    <w:name w:val="箇条書き 3"/>
    <w:basedOn w:val="27"/>
    <w:uiPriority w:val="99"/>
    <w:rsid w:val="00374E11"/>
    <w:pPr>
      <w:ind w:left="1135"/>
    </w:pPr>
  </w:style>
  <w:style w:type="paragraph" w:customStyle="1" w:styleId="28">
    <w:name w:val="一覧 2"/>
    <w:basedOn w:val="List"/>
    <w:uiPriority w:val="99"/>
    <w:rsid w:val="00374E11"/>
    <w:pPr>
      <w:suppressAutoHyphens/>
      <w:ind w:left="851"/>
    </w:pPr>
    <w:rPr>
      <w:rFonts w:eastAsia="MS Mincho" w:cs="CG Times (WN)"/>
      <w:lang w:eastAsia="ar-SA"/>
    </w:rPr>
  </w:style>
  <w:style w:type="paragraph" w:customStyle="1" w:styleId="33">
    <w:name w:val="一覧 3"/>
    <w:basedOn w:val="28"/>
    <w:uiPriority w:val="99"/>
    <w:rsid w:val="00374E11"/>
    <w:pPr>
      <w:ind w:left="1135"/>
    </w:pPr>
  </w:style>
  <w:style w:type="paragraph" w:customStyle="1" w:styleId="41">
    <w:name w:val="一覧 4"/>
    <w:basedOn w:val="33"/>
    <w:uiPriority w:val="99"/>
    <w:rsid w:val="00374E11"/>
    <w:pPr>
      <w:ind w:left="1418"/>
    </w:pPr>
  </w:style>
  <w:style w:type="paragraph" w:customStyle="1" w:styleId="50">
    <w:name w:val="一覧 5"/>
    <w:basedOn w:val="41"/>
    <w:uiPriority w:val="99"/>
    <w:rsid w:val="00374E11"/>
    <w:pPr>
      <w:ind w:left="1702"/>
    </w:pPr>
  </w:style>
  <w:style w:type="paragraph" w:customStyle="1" w:styleId="42">
    <w:name w:val="箇条書き 4"/>
    <w:basedOn w:val="32"/>
    <w:uiPriority w:val="99"/>
    <w:rsid w:val="00374E11"/>
    <w:pPr>
      <w:ind w:left="1418"/>
    </w:pPr>
  </w:style>
  <w:style w:type="paragraph" w:customStyle="1" w:styleId="51">
    <w:name w:val="箇条書き 5"/>
    <w:basedOn w:val="42"/>
    <w:uiPriority w:val="99"/>
    <w:rsid w:val="00374E11"/>
    <w:pPr>
      <w:ind w:left="1702"/>
    </w:pPr>
  </w:style>
  <w:style w:type="paragraph" w:customStyle="1" w:styleId="af3">
    <w:name w:val="コメント文字列"/>
    <w:basedOn w:val="Normal"/>
    <w:uiPriority w:val="99"/>
    <w:rsid w:val="00374E11"/>
    <w:pPr>
      <w:suppressAutoHyphens/>
    </w:pPr>
    <w:rPr>
      <w:rFonts w:eastAsia="MS Mincho" w:cs="CG Times (WN)"/>
      <w:lang w:eastAsia="ar-SA"/>
    </w:rPr>
  </w:style>
  <w:style w:type="paragraph" w:customStyle="1" w:styleId="af4">
    <w:name w:val="コメント内容"/>
    <w:basedOn w:val="af3"/>
    <w:next w:val="af3"/>
    <w:uiPriority w:val="99"/>
    <w:rsid w:val="00374E11"/>
    <w:rPr>
      <w:b/>
      <w:bCs/>
    </w:rPr>
  </w:style>
  <w:style w:type="paragraph" w:customStyle="1" w:styleId="af5">
    <w:name w:val="見出しマップ"/>
    <w:basedOn w:val="Normal"/>
    <w:uiPriority w:val="99"/>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uiPriority w:val="99"/>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uiPriority w:val="99"/>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uiPriority w:val="99"/>
    <w:rsid w:val="00374E11"/>
    <w:pPr>
      <w:suppressAutoHyphens/>
      <w:ind w:left="567"/>
    </w:pPr>
    <w:rPr>
      <w:rFonts w:ascii="Arial" w:eastAsia="MS Mincho" w:hAnsi="Arial" w:cs="Arial"/>
      <w:lang w:eastAsia="ar-SA"/>
    </w:rPr>
  </w:style>
  <w:style w:type="paragraph" w:customStyle="1" w:styleId="af7">
    <w:name w:val="標準インデント"/>
    <w:basedOn w:val="Normal"/>
    <w:uiPriority w:val="99"/>
    <w:rsid w:val="00374E11"/>
    <w:pPr>
      <w:suppressAutoHyphens/>
      <w:ind w:left="708"/>
    </w:pPr>
    <w:rPr>
      <w:rFonts w:eastAsia="MS Mincho" w:cs="CG Times (WN)"/>
      <w:lang w:eastAsia="ar-SA"/>
    </w:rPr>
  </w:style>
  <w:style w:type="paragraph" w:customStyle="1" w:styleId="af8">
    <w:name w:val="記"/>
    <w:basedOn w:val="Normal"/>
    <w:next w:val="Normal"/>
    <w:uiPriority w:val="99"/>
    <w:rsid w:val="00374E11"/>
    <w:pPr>
      <w:suppressAutoHyphens/>
    </w:pPr>
    <w:rPr>
      <w:rFonts w:eastAsia="MS Mincho" w:cs="CG Times (WN)"/>
      <w:lang w:eastAsia="ar-SA"/>
    </w:rPr>
  </w:style>
  <w:style w:type="paragraph" w:customStyle="1" w:styleId="HTML">
    <w:name w:val="HTML 書式付き"/>
    <w:basedOn w:val="Normal"/>
    <w:uiPriority w:val="99"/>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uiPriority w:val="99"/>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ind w:left="0" w:firstLine="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uiPriority w:val="99"/>
    <w:rsid w:val="00374E11"/>
    <w:pPr>
      <w:suppressAutoHyphens/>
      <w:spacing w:after="120"/>
    </w:pPr>
    <w:rPr>
      <w:rFonts w:eastAsia="MS Mincho" w:cs="CG Times (WN)"/>
      <w:lang w:eastAsia="ar-SA"/>
    </w:rPr>
  </w:style>
  <w:style w:type="paragraph" w:customStyle="1" w:styleId="36">
    <w:name w:val="本文 3"/>
    <w:basedOn w:val="Normal"/>
    <w:uiPriority w:val="99"/>
    <w:rsid w:val="00374E11"/>
    <w:pPr>
      <w:suppressAutoHyphens/>
      <w:spacing w:after="120"/>
    </w:pPr>
    <w:rPr>
      <w:rFonts w:eastAsia="MS Mincho" w:cs="CG Times (WN)"/>
      <w:lang w:eastAsia="ar-SA"/>
    </w:rPr>
  </w:style>
  <w:style w:type="character" w:customStyle="1" w:styleId="Char0">
    <w:name w:val="批注主题 Char"/>
    <w:uiPriority w:val="99"/>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qFormat/>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uiPriority w:val="99"/>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uiPriority w:val="99"/>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列出段落 Char,¥¨º¥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uiPriority w:val="9"/>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uiPriority w:val="99"/>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ind w:left="644"/>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link w:val="wordsection1Char"/>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tabs>
        <w:tab w:val="clear" w:pos="397"/>
      </w:tabs>
      <w:spacing w:beforeLines="50" w:before="50" w:afterLines="50" w:after="50"/>
      <w:ind w:left="644" w:hanging="36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uiPriority w:val="99"/>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uiPriority w:val="99"/>
    <w:rsid w:val="00374E11"/>
    <w:pPr>
      <w:jc w:val="both"/>
    </w:pPr>
    <w:rPr>
      <w:rFonts w:ascii="Times New Roman" w:eastAsia="SimSun" w:hAnsi="Times New Roman"/>
      <w:kern w:val="2"/>
      <w:sz w:val="21"/>
      <w:szCs w:val="21"/>
      <w:lang w:val="en-US" w:eastAsia="zh-CN"/>
    </w:rPr>
  </w:style>
  <w:style w:type="character" w:customStyle="1" w:styleId="wordsection1Char">
    <w:name w:val="wordsection1 Char"/>
    <w:link w:val="wordsection1"/>
    <w:locked/>
    <w:rsid w:val="005C0325"/>
    <w:rPr>
      <w:rFonts w:ascii="Calibri" w:eastAsia="Calibri" w:hAnsi="Calibri" w:cs="Calibri"/>
      <w:lang w:val="en-US" w:eastAsia="ja-JP"/>
    </w:rPr>
  </w:style>
  <w:style w:type="paragraph" w:customStyle="1" w:styleId="xxxxxxxb1">
    <w:name w:val="x_x_x_xxxxb1"/>
    <w:basedOn w:val="Normal"/>
    <w:uiPriority w:val="99"/>
    <w:rsid w:val="005C0325"/>
    <w:pPr>
      <w:spacing w:before="100" w:beforeAutospacing="1" w:after="100" w:afterAutospacing="1"/>
    </w:pPr>
    <w:rPr>
      <w:sz w:val="24"/>
      <w:szCs w:val="24"/>
      <w:lang w:val="en-US" w:eastAsia="zh-CN"/>
    </w:rPr>
  </w:style>
  <w:style w:type="paragraph" w:customStyle="1" w:styleId="xxxxxxxb2">
    <w:name w:val="x_x_x_xxxxb2"/>
    <w:basedOn w:val="Normal"/>
    <w:uiPriority w:val="99"/>
    <w:rsid w:val="005C0325"/>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uiPriority w:val="99"/>
    <w:rsid w:val="005C032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uiPriority w:val="99"/>
    <w:rsid w:val="005C0325"/>
    <w:pPr>
      <w:jc w:val="both"/>
    </w:pPr>
    <w:rPr>
      <w:rFonts w:ascii="Times New Roman" w:eastAsia="SimSun" w:hAnsi="Times New Roman"/>
      <w:kern w:val="2"/>
      <w:sz w:val="21"/>
      <w:szCs w:val="21"/>
      <w:lang w:val="en-US" w:eastAsia="zh-CN"/>
    </w:rPr>
  </w:style>
  <w:style w:type="paragraph" w:customStyle="1" w:styleId="128">
    <w:name w:val="修订12"/>
    <w:uiPriority w:val="99"/>
    <w:semiHidden/>
    <w:rsid w:val="005C0325"/>
    <w:pPr>
      <w:autoSpaceDN w:val="0"/>
    </w:pPr>
    <w:rPr>
      <w:rFonts w:ascii="Times New Roman" w:eastAsia="MS Mincho" w:hAnsi="Times New Roman"/>
      <w:lang w:val="en-GB" w:eastAsia="en-US"/>
    </w:rPr>
  </w:style>
  <w:style w:type="character" w:customStyle="1" w:styleId="h49">
    <w:name w:val="h49"/>
    <w:rsid w:val="005C0325"/>
    <w:rPr>
      <w:rFonts w:ascii="Arial" w:hAnsi="Arial" w:cs="Arial" w:hint="default"/>
      <w:sz w:val="24"/>
      <w:lang w:val="en-GB"/>
    </w:rPr>
  </w:style>
  <w:style w:type="character" w:customStyle="1" w:styleId="h52">
    <w:name w:val="h52"/>
    <w:rsid w:val="005C0325"/>
    <w:rPr>
      <w:rFonts w:ascii="Arial" w:eastAsia="SimSun" w:hAnsi="Arial" w:cs="Arial" w:hint="default"/>
      <w:sz w:val="22"/>
      <w:lang w:val="en-GB" w:eastAsia="en-US" w:bidi="ar-SA"/>
    </w:rPr>
  </w:style>
  <w:style w:type="character" w:customStyle="1" w:styleId="Head2A2">
    <w:name w:val="Head2A2"/>
    <w:rsid w:val="005C0325"/>
    <w:rPr>
      <w:rFonts w:ascii="Arial" w:eastAsia="MS Mincho" w:hAnsi="Arial" w:cs="Arial" w:hint="default"/>
      <w:sz w:val="32"/>
      <w:lang w:val="en-GB" w:eastAsia="en-US" w:bidi="ar-SA"/>
    </w:rPr>
  </w:style>
  <w:style w:type="character" w:customStyle="1" w:styleId="ListChar5">
    <w:name w:val="List Char5"/>
    <w:rsid w:val="005C0325"/>
    <w:rPr>
      <w:rFonts w:ascii="Times New Roman" w:hAnsi="Times New Roman"/>
      <w:lang w:val="en-GB" w:eastAsia="en-US"/>
    </w:rPr>
  </w:style>
  <w:style w:type="paragraph" w:customStyle="1" w:styleId="CharCharCharCharChar2">
    <w:name w:val="Char Char 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5C0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5C03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5">
    <w:name w:val="(文字) (文字)3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9">
    <w:name w:val="(文字) (文字)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5C0325"/>
    <w:rPr>
      <w:rFonts w:ascii="Courier New" w:hAnsi="Courier New" w:cs="Courier New" w:hint="default"/>
      <w:lang w:val="nb-NO" w:eastAsia="ja-JP" w:bidi="ar-SA"/>
    </w:rPr>
  </w:style>
  <w:style w:type="character" w:customStyle="1" w:styleId="CharChar72">
    <w:name w:val="Char Char72"/>
    <w:semiHidden/>
    <w:rsid w:val="005C0325"/>
    <w:rPr>
      <w:rFonts w:ascii="Tahoma" w:hAnsi="Tahoma" w:cs="Tahoma" w:hint="default"/>
      <w:shd w:val="clear" w:color="auto" w:fill="000080"/>
      <w:lang w:val="en-GB" w:eastAsia="en-US"/>
    </w:rPr>
  </w:style>
  <w:style w:type="character" w:customStyle="1" w:styleId="CharChar102">
    <w:name w:val="Char Char102"/>
    <w:semiHidden/>
    <w:rsid w:val="005C0325"/>
    <w:rPr>
      <w:rFonts w:ascii="Times New Roman" w:hAnsi="Times New Roman" w:cs="Times New Roman" w:hint="default"/>
      <w:lang w:val="en-GB" w:eastAsia="en-US"/>
    </w:rPr>
  </w:style>
  <w:style w:type="character" w:customStyle="1" w:styleId="CharChar92">
    <w:name w:val="Char Char92"/>
    <w:semiHidden/>
    <w:rsid w:val="005C0325"/>
    <w:rPr>
      <w:rFonts w:ascii="Tahoma" w:hAnsi="Tahoma" w:cs="Tahoma" w:hint="default"/>
      <w:sz w:val="16"/>
      <w:szCs w:val="16"/>
      <w:lang w:val="en-GB" w:eastAsia="en-US"/>
    </w:rPr>
  </w:style>
  <w:style w:type="character" w:customStyle="1" w:styleId="CharChar82">
    <w:name w:val="Char Char82"/>
    <w:semiHidden/>
    <w:rsid w:val="005C0325"/>
    <w:rPr>
      <w:rFonts w:ascii="Times New Roman" w:hAnsi="Times New Roman" w:cs="Times New Roman" w:hint="default"/>
      <w:b/>
      <w:bCs/>
      <w:lang w:val="en-GB" w:eastAsia="en-US"/>
    </w:rPr>
  </w:style>
  <w:style w:type="character" w:customStyle="1" w:styleId="CharChar292">
    <w:name w:val="Char Char292"/>
    <w:rsid w:val="005C0325"/>
    <w:rPr>
      <w:rFonts w:ascii="Arial" w:hAnsi="Arial" w:cs="Arial" w:hint="default"/>
      <w:sz w:val="36"/>
      <w:lang w:val="en-GB" w:eastAsia="en-US" w:bidi="ar-SA"/>
    </w:rPr>
  </w:style>
  <w:style w:type="character" w:customStyle="1" w:styleId="CharChar282">
    <w:name w:val="Char Char282"/>
    <w:rsid w:val="005C0325"/>
    <w:rPr>
      <w:rFonts w:ascii="Arial" w:hAnsi="Arial" w:cs="Arial" w:hint="default"/>
      <w:sz w:val="32"/>
      <w:lang w:val="en-GB"/>
    </w:rPr>
  </w:style>
  <w:style w:type="character" w:customStyle="1" w:styleId="ZchnZchn52">
    <w:name w:val="Zchn Zchn52"/>
    <w:rsid w:val="005C0325"/>
    <w:rPr>
      <w:rFonts w:ascii="Courier New" w:eastAsia="Batang" w:hAnsi="Courier New"/>
      <w:lang w:val="nb-NO" w:eastAsia="en-US" w:bidi="ar-SA"/>
    </w:rPr>
  </w:style>
  <w:style w:type="character" w:customStyle="1" w:styleId="UnresolvedMention11">
    <w:name w:val="Unresolved Mention11"/>
    <w:uiPriority w:val="99"/>
    <w:semiHidden/>
    <w:unhideWhenUsed/>
    <w:rsid w:val="005C0325"/>
    <w:rPr>
      <w:color w:val="808080"/>
      <w:shd w:val="clear" w:color="auto" w:fill="E6E6E6"/>
    </w:rPr>
  </w:style>
  <w:style w:type="paragraph" w:customStyle="1" w:styleId="Char1f1">
    <w:name w:val="(文字) (文字) Char1"/>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rsid w:val="005C032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5C0325"/>
    <w:pPr>
      <w:overflowPunct w:val="0"/>
      <w:autoSpaceDE w:val="0"/>
      <w:autoSpaceDN w:val="0"/>
      <w:adjustRightInd w:val="0"/>
      <w:ind w:left="400" w:hanging="400"/>
      <w:jc w:val="center"/>
      <w:textAlignment w:val="baseline"/>
    </w:pPr>
    <w:rPr>
      <w:rFonts w:eastAsia="MS Mincho"/>
      <w:b/>
      <w:lang w:eastAsia="zh-CN"/>
    </w:rPr>
  </w:style>
  <w:style w:type="character" w:customStyle="1" w:styleId="B1Car">
    <w:name w:val="B1+ Car"/>
    <w:link w:val="B10"/>
    <w:rsid w:val="005C0325"/>
    <w:rPr>
      <w:rFonts w:ascii="Times New Roman" w:eastAsia="SimSun" w:hAnsi="Times New Roman"/>
      <w:lang w:val="en-GB" w:eastAsia="sv-SE"/>
    </w:rPr>
  </w:style>
  <w:style w:type="character" w:customStyle="1" w:styleId="Char32">
    <w:name w:val="页脚 Char3"/>
    <w:rsid w:val="005C0325"/>
    <w:rPr>
      <w:rFonts w:ascii="Arial" w:eastAsia="Times New Roman" w:hAnsi="Arial"/>
      <w:b/>
      <w:i/>
      <w:noProof/>
      <w:sz w:val="18"/>
    </w:rPr>
  </w:style>
  <w:style w:type="character" w:customStyle="1" w:styleId="Char41">
    <w:name w:val="批注文字 Char4"/>
    <w:qFormat/>
    <w:rsid w:val="005C0325"/>
    <w:rPr>
      <w:lang w:val="en-GB" w:eastAsia="en-US"/>
    </w:rPr>
  </w:style>
  <w:style w:type="character" w:customStyle="1" w:styleId="Char1f2">
    <w:name w:val="列表 Char1"/>
    <w:rsid w:val="005C0325"/>
    <w:rPr>
      <w:rFonts w:eastAsia="Times New Roman"/>
    </w:rPr>
  </w:style>
  <w:style w:type="character" w:customStyle="1" w:styleId="8Char3">
    <w:name w:val="标题 8 Char3"/>
    <w:rsid w:val="005C0325"/>
    <w:rPr>
      <w:rFonts w:ascii="Arial" w:eastAsia="Times New Roman" w:hAnsi="Arial" w:cs="Arial" w:hint="default"/>
      <w:sz w:val="36"/>
    </w:rPr>
  </w:style>
  <w:style w:type="character" w:customStyle="1" w:styleId="9Char3">
    <w:name w:val="标题 9 Char3"/>
    <w:rsid w:val="005C0325"/>
    <w:rPr>
      <w:rFonts w:ascii="Arial" w:eastAsia="Times New Roman" w:hAnsi="Arial" w:cs="Arial" w:hint="default"/>
      <w:sz w:val="36"/>
    </w:rPr>
  </w:style>
  <w:style w:type="character" w:customStyle="1" w:styleId="Char33">
    <w:name w:val="批注框文本 Char3"/>
    <w:rsid w:val="005C0325"/>
    <w:rPr>
      <w:rFonts w:ascii="Segoe UI" w:hAnsi="Segoe UI" w:cs="Segoe UI" w:hint="default"/>
      <w:sz w:val="18"/>
      <w:szCs w:val="18"/>
      <w:lang w:eastAsia="en-US"/>
    </w:rPr>
  </w:style>
  <w:style w:type="character" w:customStyle="1" w:styleId="Char34">
    <w:name w:val="文档结构图 Char3"/>
    <w:rsid w:val="005C0325"/>
    <w:rPr>
      <w:rFonts w:ascii="Tahoma" w:hAnsi="Tahoma" w:cs="Tahoma" w:hint="default"/>
      <w:shd w:val="clear" w:color="auto" w:fill="000080"/>
      <w:lang w:val="en-GB" w:eastAsia="en-US"/>
    </w:rPr>
  </w:style>
  <w:style w:type="character" w:customStyle="1" w:styleId="Char35">
    <w:name w:val="纯文本 Char3"/>
    <w:rsid w:val="005C0325"/>
    <w:rPr>
      <w:rFonts w:ascii="Courier New" w:hAnsi="Courier New" w:cs="Courier New" w:hint="default"/>
      <w:lang w:val="nb-NO" w:eastAsia="en-US"/>
    </w:rPr>
  </w:style>
  <w:style w:type="paragraph" w:styleId="Closing">
    <w:name w:val="Closing"/>
    <w:basedOn w:val="Normal"/>
    <w:link w:val="ClosingChar"/>
    <w:uiPriority w:val="99"/>
    <w:unhideWhenUsed/>
    <w:rsid w:val="005C0325"/>
    <w:pPr>
      <w:spacing w:after="0"/>
      <w:ind w:left="4252"/>
    </w:pPr>
    <w:rPr>
      <w:rFonts w:eastAsia="SimSun"/>
    </w:rPr>
  </w:style>
  <w:style w:type="character" w:customStyle="1" w:styleId="ClosingChar">
    <w:name w:val="Closing Char"/>
    <w:basedOn w:val="DefaultParagraphFont"/>
    <w:link w:val="Closing"/>
    <w:uiPriority w:val="99"/>
    <w:rsid w:val="005C0325"/>
    <w:rPr>
      <w:rFonts w:ascii="Times New Roman" w:eastAsia="SimSun" w:hAnsi="Times New Roman"/>
      <w:lang w:val="en-GB" w:eastAsia="en-US"/>
    </w:rPr>
  </w:style>
  <w:style w:type="table" w:customStyle="1" w:styleId="TableGrid24">
    <w:name w:val="Table Grid24"/>
    <w:basedOn w:val="TableNormal"/>
    <w:next w:val="TableGrid"/>
    <w:rsid w:val="005C0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rsid w:val="005C0325"/>
    <w:rPr>
      <w:lang w:val="en-GB"/>
    </w:rPr>
  </w:style>
  <w:style w:type="character" w:customStyle="1" w:styleId="152">
    <w:name w:val="15"/>
    <w:basedOn w:val="DefaultParagraphFont"/>
    <w:rsid w:val="005C0325"/>
    <w:rPr>
      <w:rFonts w:ascii="Arial" w:eastAsia="Times New Roman"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4927</TotalTime>
  <Pages>24</Pages>
  <Words>5614</Words>
  <Characters>39242</Characters>
  <Application>Microsoft Office Word</Application>
  <DocSecurity>0</DocSecurity>
  <Lines>327</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146</cp:revision>
  <cp:lastPrinted>1899-12-31T23:00:00Z</cp:lastPrinted>
  <dcterms:created xsi:type="dcterms:W3CDTF">2020-02-03T08:32:00Z</dcterms:created>
  <dcterms:modified xsi:type="dcterms:W3CDTF">2023-05-25T00:51:00Z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